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AA88C" w14:textId="3D99F931" w:rsidR="008024D6" w:rsidRPr="008024D6" w:rsidRDefault="003C5D77" w:rsidP="00CF0A8A">
      <w:pPr>
        <w:tabs>
          <w:tab w:val="left" w:pos="8160"/>
        </w:tabs>
        <w:rPr>
          <w:rFonts w:cs="Arial"/>
          <w:b/>
          <w:szCs w:val="20"/>
        </w:rPr>
      </w:pPr>
      <w:r w:rsidRPr="008024D6">
        <w:rPr>
          <w:rFonts w:cs="Arial"/>
          <w:noProof/>
          <w:szCs w:val="20"/>
        </w:rPr>
        <w:drawing>
          <wp:anchor distT="0" distB="0" distL="0" distR="0" simplePos="0" relativeHeight="251657728" behindDoc="1" locked="0" layoutInCell="1" allowOverlap="1" wp14:anchorId="00881271" wp14:editId="6B443683">
            <wp:simplePos x="0" y="0"/>
            <wp:positionH relativeFrom="column">
              <wp:posOffset>-280035</wp:posOffset>
            </wp:positionH>
            <wp:positionV relativeFrom="paragraph">
              <wp:posOffset>-685165</wp:posOffset>
            </wp:positionV>
            <wp:extent cx="2501900" cy="453390"/>
            <wp:effectExtent l="0" t="0" r="0" b="3810"/>
            <wp:wrapNone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453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70D24A" w14:textId="77777777" w:rsidR="008024D6" w:rsidRPr="008024D6" w:rsidRDefault="008024D6" w:rsidP="00CF0A8A">
      <w:pPr>
        <w:tabs>
          <w:tab w:val="left" w:pos="8160"/>
        </w:tabs>
        <w:rPr>
          <w:rFonts w:cs="Arial"/>
          <w:b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3760"/>
        <w:gridCol w:w="3436"/>
      </w:tblGrid>
      <w:tr w:rsidR="008024D6" w:rsidRPr="008024D6" w14:paraId="3C50CEE4" w14:textId="77777777" w:rsidTr="00064180">
        <w:trPr>
          <w:trHeight w:val="203"/>
        </w:trPr>
        <w:tc>
          <w:tcPr>
            <w:tcW w:w="1194" w:type="dxa"/>
            <w:hideMark/>
          </w:tcPr>
          <w:p w14:paraId="3B401080" w14:textId="77777777" w:rsidR="008024D6" w:rsidRPr="008024D6" w:rsidRDefault="008024D6" w:rsidP="008024D6">
            <w:pPr>
              <w:widowControl w:val="0"/>
              <w:suppressAutoHyphens/>
              <w:spacing w:line="240" w:lineRule="atLeast"/>
              <w:jc w:val="both"/>
              <w:rPr>
                <w:rFonts w:cs="Arial"/>
                <w:b/>
                <w:szCs w:val="20"/>
                <w:lang w:val="sl-SI" w:eastAsia="zh-CN"/>
              </w:rPr>
            </w:pPr>
            <w:r w:rsidRPr="008024D6">
              <w:rPr>
                <w:rFonts w:cs="Arial"/>
                <w:b/>
                <w:szCs w:val="20"/>
                <w:lang w:val="sl-SI" w:eastAsia="zh-CN"/>
              </w:rPr>
              <w:t>Ponudnik: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C5D5C2" w14:textId="77777777" w:rsidR="008024D6" w:rsidRPr="008024D6" w:rsidRDefault="008024D6" w:rsidP="008024D6">
            <w:pPr>
              <w:widowControl w:val="0"/>
              <w:suppressAutoHyphens/>
              <w:spacing w:line="240" w:lineRule="atLeast"/>
              <w:jc w:val="both"/>
              <w:rPr>
                <w:rFonts w:cs="Arial"/>
                <w:b/>
                <w:szCs w:val="20"/>
                <w:lang w:val="sl-SI" w:eastAsia="zh-CN"/>
              </w:rPr>
            </w:pPr>
            <w:r w:rsidRPr="008024D6">
              <w:rPr>
                <w:rFonts w:cs="Arial"/>
                <w:b/>
                <w:szCs w:val="20"/>
                <w:lang w:val="sl-SI" w:eastAsia="zh-CN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b/>
                <w:szCs w:val="20"/>
                <w:lang w:val="sl-SI" w:eastAsia="zh-CN"/>
              </w:rPr>
              <w:instrText xml:space="preserve"> FORMTEXT </w:instrText>
            </w:r>
            <w:r w:rsidRPr="008024D6">
              <w:rPr>
                <w:rFonts w:cs="Arial"/>
                <w:b/>
                <w:szCs w:val="20"/>
                <w:lang w:val="sl-SI" w:eastAsia="zh-CN"/>
              </w:rPr>
            </w:r>
            <w:r w:rsidRPr="008024D6">
              <w:rPr>
                <w:rFonts w:cs="Arial"/>
                <w:b/>
                <w:szCs w:val="20"/>
                <w:lang w:val="sl-SI" w:eastAsia="zh-CN"/>
              </w:rPr>
              <w:fldChar w:fldCharType="separate"/>
            </w:r>
            <w:r w:rsidRPr="008024D6">
              <w:rPr>
                <w:rFonts w:cs="Arial"/>
                <w:b/>
                <w:noProof/>
                <w:szCs w:val="20"/>
                <w:lang w:val="sl-SI" w:eastAsia="zh-CN"/>
              </w:rPr>
              <w:t> </w:t>
            </w:r>
            <w:r w:rsidRPr="008024D6">
              <w:rPr>
                <w:rFonts w:cs="Arial"/>
                <w:b/>
                <w:noProof/>
                <w:szCs w:val="20"/>
                <w:lang w:val="sl-SI" w:eastAsia="zh-CN"/>
              </w:rPr>
              <w:t> </w:t>
            </w:r>
            <w:r w:rsidRPr="008024D6">
              <w:rPr>
                <w:rFonts w:cs="Arial"/>
                <w:b/>
                <w:noProof/>
                <w:szCs w:val="20"/>
                <w:lang w:val="sl-SI" w:eastAsia="zh-CN"/>
              </w:rPr>
              <w:t> </w:t>
            </w:r>
            <w:r w:rsidRPr="008024D6">
              <w:rPr>
                <w:rFonts w:cs="Arial"/>
                <w:b/>
                <w:noProof/>
                <w:szCs w:val="20"/>
                <w:lang w:val="sl-SI" w:eastAsia="zh-CN"/>
              </w:rPr>
              <w:t> </w:t>
            </w:r>
            <w:r w:rsidRPr="008024D6">
              <w:rPr>
                <w:rFonts w:cs="Arial"/>
                <w:b/>
                <w:noProof/>
                <w:szCs w:val="20"/>
                <w:lang w:val="sl-SI" w:eastAsia="zh-CN"/>
              </w:rPr>
              <w:t> </w:t>
            </w:r>
            <w:r w:rsidRPr="008024D6">
              <w:rPr>
                <w:rFonts w:cs="Arial"/>
                <w:b/>
                <w:szCs w:val="20"/>
                <w:lang w:val="sl-SI" w:eastAsia="zh-CN"/>
              </w:rPr>
              <w:fldChar w:fldCharType="end"/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627C6" w14:textId="77777777" w:rsidR="008024D6" w:rsidRPr="008024D6" w:rsidRDefault="008024D6" w:rsidP="008024D6">
            <w:pPr>
              <w:widowControl w:val="0"/>
              <w:suppressAutoHyphens/>
              <w:spacing w:line="240" w:lineRule="atLeast"/>
              <w:jc w:val="both"/>
              <w:rPr>
                <w:rFonts w:cs="Arial"/>
                <w:b/>
                <w:szCs w:val="20"/>
                <w:lang w:val="sl-SI" w:eastAsia="zh-CN"/>
              </w:rPr>
            </w:pPr>
          </w:p>
        </w:tc>
      </w:tr>
    </w:tbl>
    <w:p w14:paraId="031DD354" w14:textId="77777777" w:rsidR="008024D6" w:rsidRPr="008024D6" w:rsidRDefault="008024D6" w:rsidP="008024D6">
      <w:pPr>
        <w:widowControl w:val="0"/>
        <w:suppressAutoHyphens/>
        <w:spacing w:line="240" w:lineRule="atLeast"/>
        <w:jc w:val="both"/>
        <w:rPr>
          <w:rFonts w:cs="Arial"/>
          <w:i/>
          <w:szCs w:val="20"/>
          <w:lang w:val="sl-SI" w:eastAsia="zh-CN"/>
        </w:rPr>
      </w:pPr>
    </w:p>
    <w:p w14:paraId="2A40F078" w14:textId="77777777" w:rsidR="008024D6" w:rsidRPr="008024D6" w:rsidRDefault="008024D6" w:rsidP="008024D6">
      <w:pPr>
        <w:widowControl w:val="0"/>
        <w:suppressAutoHyphens/>
        <w:spacing w:line="240" w:lineRule="atLeast"/>
        <w:jc w:val="both"/>
        <w:rPr>
          <w:rFonts w:cs="Arial"/>
          <w:szCs w:val="20"/>
          <w:lang w:val="sl-SI" w:eastAsia="zh-CN"/>
        </w:rPr>
      </w:pPr>
    </w:p>
    <w:p w14:paraId="1855F2DB" w14:textId="77777777" w:rsidR="008024D6" w:rsidRPr="008024D6" w:rsidRDefault="008024D6" w:rsidP="008024D6">
      <w:pPr>
        <w:widowControl w:val="0"/>
        <w:suppressAutoHyphens/>
        <w:jc w:val="both"/>
        <w:rPr>
          <w:rFonts w:cs="Arial"/>
          <w:b/>
          <w:bCs/>
          <w:caps/>
          <w:szCs w:val="20"/>
          <w:lang w:val="sl-SI" w:eastAsia="zh-CN"/>
        </w:rPr>
      </w:pPr>
      <w:r w:rsidRPr="008024D6">
        <w:rPr>
          <w:rFonts w:cs="Arial"/>
          <w:b/>
          <w:bCs/>
          <w:szCs w:val="20"/>
          <w:lang w:val="sl-SI" w:eastAsia="zh-CN"/>
        </w:rPr>
        <w:t xml:space="preserve">Predmet naročila: </w:t>
      </w:r>
      <w:r w:rsidRPr="008024D6">
        <w:rPr>
          <w:rFonts w:cs="Arial"/>
          <w:b/>
          <w:bCs/>
          <w:caps/>
          <w:szCs w:val="20"/>
          <w:lang w:val="sl-SI"/>
        </w:rPr>
        <w:t>Revizorske storitve – pregled dokumentacije stečajnega dolžnika, ki jo je prevzel stečajni upravitelj v zvezi s postopkom zaradi insolventnosti</w:t>
      </w:r>
      <w:r w:rsidR="003C5D77">
        <w:rPr>
          <w:rFonts w:cs="Arial"/>
          <w:b/>
          <w:bCs/>
          <w:caps/>
          <w:szCs w:val="20"/>
          <w:lang w:val="sl-SI"/>
        </w:rPr>
        <w:t>,</w:t>
      </w:r>
      <w:r w:rsidRPr="008024D6">
        <w:rPr>
          <w:rFonts w:cs="Arial"/>
          <w:b/>
          <w:bCs/>
          <w:caps/>
          <w:szCs w:val="20"/>
          <w:lang w:val="sl-SI"/>
        </w:rPr>
        <w:t xml:space="preserve"> in dokumentacije, ki jo mora voditi stečajni upravitelj</w:t>
      </w:r>
    </w:p>
    <w:p w14:paraId="34527C13" w14:textId="77777777" w:rsidR="008024D6" w:rsidRPr="008024D6" w:rsidRDefault="008024D6" w:rsidP="008024D6">
      <w:pPr>
        <w:widowControl w:val="0"/>
        <w:suppressAutoHyphens/>
        <w:jc w:val="both"/>
        <w:rPr>
          <w:rFonts w:cs="Arial"/>
          <w:b/>
          <w:bCs/>
          <w:szCs w:val="20"/>
          <w:lang w:val="sl-SI" w:eastAsia="zh-CN"/>
        </w:rPr>
      </w:pPr>
    </w:p>
    <w:p w14:paraId="5B6EA770" w14:textId="77777777" w:rsidR="008024D6" w:rsidRPr="008024D6" w:rsidRDefault="008024D6" w:rsidP="008024D6">
      <w:pPr>
        <w:widowControl w:val="0"/>
        <w:suppressAutoHyphens/>
        <w:spacing w:line="240" w:lineRule="atLeast"/>
        <w:jc w:val="center"/>
        <w:rPr>
          <w:rFonts w:cs="Arial"/>
          <w:b/>
          <w:szCs w:val="20"/>
          <w:lang w:val="sl-SI" w:eastAsia="sl-SI"/>
        </w:rPr>
      </w:pPr>
      <w:r w:rsidRPr="008024D6">
        <w:rPr>
          <w:rFonts w:cs="Arial"/>
          <w:b/>
          <w:szCs w:val="20"/>
          <w:lang w:val="sl-SI" w:eastAsia="zh-CN"/>
        </w:rPr>
        <w:t>KADER</w:t>
      </w:r>
    </w:p>
    <w:p w14:paraId="3F1A58EA" w14:textId="77777777" w:rsidR="008024D6" w:rsidRPr="008024D6" w:rsidRDefault="008024D6" w:rsidP="008024D6">
      <w:pPr>
        <w:widowControl w:val="0"/>
        <w:suppressAutoHyphens/>
        <w:spacing w:line="240" w:lineRule="atLeast"/>
        <w:jc w:val="both"/>
        <w:rPr>
          <w:rFonts w:cs="Arial"/>
          <w:szCs w:val="20"/>
          <w:lang w:val="sl-SI" w:eastAsia="zh-CN"/>
        </w:rPr>
      </w:pPr>
    </w:p>
    <w:p w14:paraId="70D1F20E" w14:textId="77777777" w:rsidR="00BA41F9" w:rsidRPr="008024D6" w:rsidRDefault="008024D6" w:rsidP="00A50DA7">
      <w:pPr>
        <w:widowControl w:val="0"/>
        <w:suppressAutoHyphens/>
        <w:spacing w:line="240" w:lineRule="atLeast"/>
        <w:jc w:val="both"/>
        <w:rPr>
          <w:rFonts w:cs="Arial"/>
          <w:szCs w:val="20"/>
          <w:lang w:val="sl-SI" w:eastAsia="sl-SI"/>
        </w:rPr>
      </w:pPr>
      <w:r w:rsidRPr="008024D6">
        <w:rPr>
          <w:rFonts w:cs="Arial"/>
          <w:szCs w:val="20"/>
          <w:lang w:val="sl-SI" w:eastAsia="zh-CN"/>
        </w:rPr>
        <w:t>Za izvajanje predmetnega javnega naročila prijavljamo naslednji kader</w:t>
      </w:r>
      <w:r w:rsidR="00A50DA7">
        <w:rPr>
          <w:rFonts w:cs="Arial"/>
          <w:szCs w:val="20"/>
          <w:lang w:val="sl-SI" w:eastAsia="zh-CN"/>
        </w:rPr>
        <w:t xml:space="preserve">: </w:t>
      </w:r>
    </w:p>
    <w:p w14:paraId="413FF640" w14:textId="77777777" w:rsidR="008024D6" w:rsidRPr="008024D6" w:rsidRDefault="008024D6" w:rsidP="008B3215">
      <w:pPr>
        <w:spacing w:line="260" w:lineRule="atLeast"/>
        <w:rPr>
          <w:rFonts w:cs="Arial"/>
          <w:szCs w:val="20"/>
          <w:lang w:val="sl-SI"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264"/>
        <w:gridCol w:w="2129"/>
        <w:gridCol w:w="2150"/>
      </w:tblGrid>
      <w:tr w:rsidR="008B3215" w:rsidRPr="008024D6" w14:paraId="1F74B650" w14:textId="77777777" w:rsidTr="00A50DA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D622" w14:textId="77777777" w:rsidR="008B3215" w:rsidRPr="008024D6" w:rsidRDefault="008B3215" w:rsidP="008B3215">
            <w:pPr>
              <w:spacing w:before="100" w:after="100" w:line="260" w:lineRule="atLeast"/>
              <w:jc w:val="center"/>
              <w:rPr>
                <w:rFonts w:cs="Arial"/>
                <w:b/>
                <w:szCs w:val="20"/>
                <w:lang w:val="sl-SI" w:eastAsia="sl-SI"/>
              </w:rPr>
            </w:pPr>
            <w:bookmarkStart w:id="0" w:name="_Hlk512239389"/>
            <w:proofErr w:type="spellStart"/>
            <w:r w:rsidRPr="008024D6">
              <w:rPr>
                <w:rFonts w:cs="Arial"/>
                <w:b/>
                <w:szCs w:val="20"/>
                <w:lang w:val="sl-SI" w:eastAsia="sl-SI"/>
              </w:rPr>
              <w:t>Zap</w:t>
            </w:r>
            <w:proofErr w:type="spellEnd"/>
            <w:r w:rsidRPr="008024D6">
              <w:rPr>
                <w:rFonts w:cs="Arial"/>
                <w:b/>
                <w:szCs w:val="20"/>
                <w:lang w:val="sl-SI" w:eastAsia="sl-SI"/>
              </w:rPr>
              <w:t>. št.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AADF" w14:textId="77777777" w:rsidR="008B3215" w:rsidRPr="008024D6" w:rsidRDefault="008B3215" w:rsidP="008B3215">
            <w:pPr>
              <w:spacing w:before="100" w:after="100" w:line="260" w:lineRule="atLeast"/>
              <w:rPr>
                <w:rFonts w:cs="Arial"/>
                <w:b/>
                <w:szCs w:val="20"/>
                <w:lang w:val="sl-SI" w:eastAsia="sl-SI"/>
              </w:rPr>
            </w:pPr>
            <w:r w:rsidRPr="008024D6">
              <w:rPr>
                <w:rFonts w:cs="Arial"/>
                <w:b/>
                <w:szCs w:val="20"/>
                <w:lang w:val="sl-SI" w:eastAsia="sl-SI"/>
              </w:rPr>
              <w:t xml:space="preserve">Kader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02A7" w14:textId="77777777" w:rsidR="008B3215" w:rsidRPr="008024D6" w:rsidRDefault="008B3215" w:rsidP="008B3215">
            <w:pPr>
              <w:spacing w:before="100" w:after="100" w:line="260" w:lineRule="atLeast"/>
              <w:rPr>
                <w:rFonts w:cs="Arial"/>
                <w:b/>
                <w:szCs w:val="20"/>
                <w:lang w:val="sl-SI" w:eastAsia="sl-SI"/>
              </w:rPr>
            </w:pPr>
            <w:r w:rsidRPr="008024D6">
              <w:rPr>
                <w:rFonts w:cs="Arial"/>
                <w:b/>
                <w:szCs w:val="20"/>
                <w:lang w:val="sl-SI" w:eastAsia="sl-SI"/>
              </w:rPr>
              <w:t>Vloga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B21C" w14:textId="77777777" w:rsidR="008B3215" w:rsidRPr="008024D6" w:rsidRDefault="008B3215" w:rsidP="008B3215">
            <w:pPr>
              <w:spacing w:before="100" w:after="100" w:line="260" w:lineRule="atLeast"/>
              <w:rPr>
                <w:rFonts w:cs="Arial"/>
                <w:b/>
                <w:szCs w:val="20"/>
                <w:lang w:val="sl-SI" w:eastAsia="sl-SI"/>
              </w:rPr>
            </w:pPr>
            <w:r w:rsidRPr="008024D6">
              <w:rPr>
                <w:rFonts w:cs="Arial"/>
                <w:b/>
                <w:szCs w:val="20"/>
                <w:lang w:val="sl-SI" w:eastAsia="sl-SI"/>
              </w:rPr>
              <w:t>Delovne izkušnje</w:t>
            </w:r>
          </w:p>
        </w:tc>
      </w:tr>
      <w:tr w:rsidR="008B3215" w:rsidRPr="008024D6" w14:paraId="4D436E9E" w14:textId="77777777" w:rsidTr="00A50DA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E23E" w14:textId="77777777" w:rsidR="008B3215" w:rsidRPr="008024D6" w:rsidRDefault="008B3215" w:rsidP="008B3215">
            <w:pPr>
              <w:spacing w:before="100" w:after="100" w:line="260" w:lineRule="atLeast"/>
              <w:jc w:val="center"/>
              <w:rPr>
                <w:rFonts w:cs="Arial"/>
                <w:szCs w:val="20"/>
                <w:lang w:val="sl-SI" w:eastAsia="sl-SI"/>
              </w:rPr>
            </w:pPr>
            <w:bookmarkStart w:id="1" w:name="_Hlk27474319"/>
            <w:r w:rsidRPr="008024D6">
              <w:rPr>
                <w:rFonts w:cs="Arial"/>
                <w:szCs w:val="20"/>
                <w:lang w:val="sl-SI" w:eastAsia="sl-SI"/>
              </w:rPr>
              <w:t>1.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53CB" w14:textId="77777777" w:rsidR="00006ECC" w:rsidRPr="008024D6" w:rsidRDefault="00006ECC" w:rsidP="00006ECC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Ime in priimek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57516278" w14:textId="77777777" w:rsidR="00006ECC" w:rsidRPr="008024D6" w:rsidRDefault="00006ECC" w:rsidP="00006ECC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Zaposlen pri (naziv in naslov delodajalca):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683B799F" w14:textId="77777777" w:rsidR="00006ECC" w:rsidRPr="008024D6" w:rsidRDefault="00BD3851" w:rsidP="00006ECC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Strokovni naziv in položaj v revizijski družbi</w:t>
            </w:r>
            <w:r w:rsidR="00006ECC" w:rsidRPr="008024D6">
              <w:rPr>
                <w:rFonts w:cs="Arial"/>
                <w:i/>
                <w:szCs w:val="20"/>
                <w:lang w:val="sl-SI" w:eastAsia="sl-SI"/>
              </w:rPr>
              <w:t>:</w:t>
            </w:r>
            <w:r w:rsidR="00006ECC"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="00006ECC"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006ECC"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="00006ECC" w:rsidRPr="008024D6">
              <w:rPr>
                <w:rFonts w:cs="Arial"/>
                <w:szCs w:val="20"/>
                <w:lang w:val="sl-SI" w:eastAsia="sl-SI"/>
              </w:rPr>
            </w:r>
            <w:r w:rsidR="00006ECC"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="00006ECC"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="00006ECC"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="00006ECC"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="00006ECC"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="00006ECC"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="00006ECC"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4CB5B568" w14:textId="77777777" w:rsidR="007D54E4" w:rsidRPr="008024D6" w:rsidRDefault="006B27E7" w:rsidP="00006ECC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Registracijska številka</w:t>
            </w:r>
            <w:r w:rsidR="0013616D" w:rsidRPr="008024D6">
              <w:rPr>
                <w:rFonts w:cs="Arial"/>
                <w:i/>
                <w:szCs w:val="20"/>
                <w:lang w:val="sl-SI" w:eastAsia="sl-SI"/>
              </w:rPr>
              <w:t xml:space="preserve">: </w:t>
            </w:r>
            <w:r w:rsidR="00A02C86"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A02C86"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="00A02C86" w:rsidRPr="008024D6">
              <w:rPr>
                <w:rFonts w:cs="Arial"/>
                <w:szCs w:val="20"/>
                <w:lang w:val="sl-SI" w:eastAsia="sl-SI"/>
              </w:rPr>
            </w:r>
            <w:r w:rsidR="00A02C86"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="00A02C86"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="00A02C86"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="00A02C86"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="00A02C86"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="00A02C86"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="00A02C86"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3F27" w14:textId="77777777" w:rsidR="008B3215" w:rsidRPr="008024D6" w:rsidRDefault="00940AD4" w:rsidP="008B3215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Pooblaščen</w:t>
            </w:r>
            <w:r w:rsidR="0013616D" w:rsidRPr="008024D6">
              <w:rPr>
                <w:rFonts w:cs="Arial"/>
                <w:szCs w:val="20"/>
                <w:lang w:val="sl-SI" w:eastAsia="sl-SI"/>
              </w:rPr>
              <w:t>i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revizor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BC59" w14:textId="77777777" w:rsidR="008024D6" w:rsidRPr="008024D6" w:rsidRDefault="008024D6" w:rsidP="00566BB9">
            <w:pPr>
              <w:spacing w:before="100" w:after="100" w:line="260" w:lineRule="atLeast"/>
              <w:rPr>
                <w:rFonts w:cs="Arial"/>
                <w:b/>
                <w:bCs/>
                <w:szCs w:val="20"/>
                <w:u w:val="single"/>
                <w:lang w:val="sl-SI" w:eastAsia="sl-SI"/>
              </w:rPr>
            </w:pPr>
            <w:r w:rsidRPr="008024D6">
              <w:rPr>
                <w:rFonts w:cs="Arial"/>
                <w:b/>
                <w:bCs/>
                <w:szCs w:val="20"/>
                <w:u w:val="single"/>
                <w:lang w:val="sl-SI" w:eastAsia="sl-SI"/>
              </w:rPr>
              <w:t>Za pogoj:</w:t>
            </w:r>
          </w:p>
          <w:p w14:paraId="35825B81" w14:textId="77777777" w:rsidR="00566BB9" w:rsidRPr="008024D6" w:rsidRDefault="008B3215" w:rsidP="00566BB9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Najmanj </w:t>
            </w:r>
            <w:r w:rsidR="00244884" w:rsidRPr="008024D6">
              <w:rPr>
                <w:rFonts w:cs="Arial"/>
                <w:szCs w:val="20"/>
                <w:lang w:val="sl-SI" w:eastAsia="sl-SI"/>
              </w:rPr>
              <w:t>5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let</w:t>
            </w:r>
            <w:r w:rsidR="00566BB9" w:rsidRPr="008024D6">
              <w:rPr>
                <w:rFonts w:cs="Arial"/>
                <w:szCs w:val="20"/>
                <w:lang w:val="sl-SI" w:eastAsia="sl-SI"/>
              </w:rPr>
              <w:t xml:space="preserve"> na področju </w:t>
            </w:r>
            <w:r w:rsidR="00940AD4" w:rsidRPr="008024D6">
              <w:rPr>
                <w:rFonts w:cs="Arial"/>
                <w:szCs w:val="20"/>
                <w:lang w:val="sl-SI" w:eastAsia="sl-SI"/>
              </w:rPr>
              <w:t>revizije</w:t>
            </w:r>
            <w:r w:rsidR="005933F4">
              <w:rPr>
                <w:rFonts w:cs="Arial"/>
                <w:szCs w:val="20"/>
                <w:lang w:val="sl-SI" w:eastAsia="sl-SI"/>
              </w:rPr>
              <w:t xml:space="preserve"> po izdaji dovoljena ANR</w:t>
            </w:r>
            <w:r w:rsidR="00566BB9" w:rsidRPr="008024D6">
              <w:rPr>
                <w:rFonts w:cs="Arial"/>
                <w:szCs w:val="20"/>
                <w:lang w:val="sl-SI" w:eastAsia="sl-SI"/>
              </w:rPr>
              <w:t>:</w:t>
            </w:r>
          </w:p>
          <w:p w14:paraId="64FD2E0A" w14:textId="77777777" w:rsidR="008B3215" w:rsidRPr="008024D6" w:rsidRDefault="00566BB9" w:rsidP="00566BB9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="008B3215"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3215"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="008B3215"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="008B3215" w:rsidRPr="008024D6">
              <w:rPr>
                <w:rFonts w:cs="Arial"/>
                <w:szCs w:val="20"/>
                <w:lang w:val="sl-SI" w:eastAsia="sl-SI"/>
              </w:rPr>
              <w:t xml:space="preserve"> DA          </w:t>
            </w:r>
            <w:r w:rsidR="008B3215"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3215"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="008B3215"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="008B3215" w:rsidRPr="008024D6">
              <w:rPr>
                <w:rFonts w:cs="Arial"/>
                <w:szCs w:val="20"/>
                <w:lang w:val="sl-SI" w:eastAsia="sl-SI"/>
              </w:rPr>
              <w:t xml:space="preserve"> NE</w:t>
            </w:r>
          </w:p>
          <w:p w14:paraId="5FDC2F17" w14:textId="77777777" w:rsidR="00DB7A7D" w:rsidRPr="008024D6" w:rsidRDefault="00DB7A7D" w:rsidP="00566BB9">
            <w:pPr>
              <w:spacing w:before="100" w:after="100" w:line="260" w:lineRule="atLeast"/>
              <w:rPr>
                <w:rFonts w:cs="Arial"/>
                <w:b/>
                <w:szCs w:val="20"/>
                <w:u w:val="single"/>
                <w:lang w:val="sl-SI" w:eastAsia="sl-SI"/>
              </w:rPr>
            </w:pPr>
            <w:r w:rsidRPr="008024D6">
              <w:rPr>
                <w:rFonts w:cs="Arial"/>
                <w:b/>
                <w:szCs w:val="20"/>
                <w:u w:val="single"/>
                <w:lang w:val="sl-SI" w:eastAsia="sl-SI"/>
              </w:rPr>
              <w:t>Za merilo:</w:t>
            </w:r>
          </w:p>
          <w:p w14:paraId="1D07700E" w14:textId="77777777" w:rsidR="00566BB9" w:rsidRPr="008024D6" w:rsidRDefault="00940AD4" w:rsidP="00566BB9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Na področju insolventnega prava</w:t>
            </w:r>
            <w:r w:rsidR="00566BB9" w:rsidRPr="008024D6">
              <w:rPr>
                <w:rFonts w:cs="Arial"/>
                <w:szCs w:val="20"/>
                <w:lang w:val="sl-SI" w:eastAsia="sl-SI"/>
              </w:rPr>
              <w:t>:</w:t>
            </w:r>
          </w:p>
          <w:p w14:paraId="416295BD" w14:textId="77777777" w:rsidR="00566BB9" w:rsidRPr="008024D6" w:rsidRDefault="00566BB9" w:rsidP="00566BB9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DA         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NE</w:t>
            </w:r>
          </w:p>
          <w:p w14:paraId="7E174687" w14:textId="77777777" w:rsidR="00D548E2" w:rsidRPr="008024D6" w:rsidRDefault="00D548E2" w:rsidP="00D548E2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Na področju forenzičnega računovodstva:</w:t>
            </w:r>
          </w:p>
          <w:p w14:paraId="5DF9A533" w14:textId="77777777" w:rsidR="00D548E2" w:rsidRPr="008024D6" w:rsidRDefault="00D548E2" w:rsidP="00D548E2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DA         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NE</w:t>
            </w:r>
          </w:p>
        </w:tc>
      </w:tr>
      <w:tr w:rsidR="00B330C8" w:rsidRPr="003757DC" w14:paraId="267879F7" w14:textId="77777777" w:rsidTr="00A50DA7"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7C1D" w14:textId="77777777" w:rsidR="00B330C8" w:rsidRPr="008024D6" w:rsidRDefault="00B330C8" w:rsidP="00B330C8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Opišite, kako so bile pridobljene </w:t>
            </w:r>
            <w:r w:rsidR="00AE3FAB" w:rsidRPr="008024D6">
              <w:rPr>
                <w:rFonts w:cs="Arial"/>
                <w:i/>
                <w:szCs w:val="20"/>
                <w:lang w:val="sl-SI" w:eastAsia="sl-SI"/>
              </w:rPr>
              <w:t xml:space="preserve">delovne </w:t>
            </w:r>
            <w:r w:rsidRPr="008024D6">
              <w:rPr>
                <w:rFonts w:cs="Arial"/>
                <w:b/>
                <w:i/>
                <w:szCs w:val="20"/>
                <w:lang w:val="sl-SI" w:eastAsia="sl-SI"/>
              </w:rPr>
              <w:t>izkušnje</w:t>
            </w:r>
            <w:r w:rsidR="00402543" w:rsidRPr="008024D6">
              <w:rPr>
                <w:rFonts w:cs="Arial"/>
                <w:b/>
                <w:i/>
                <w:szCs w:val="20"/>
                <w:lang w:val="sl-SI" w:eastAsia="sl-SI"/>
              </w:rPr>
              <w:t xml:space="preserve"> </w:t>
            </w:r>
            <w:r w:rsidR="00D548E2" w:rsidRPr="008024D6">
              <w:rPr>
                <w:rFonts w:cs="Arial"/>
                <w:b/>
                <w:i/>
                <w:szCs w:val="20"/>
                <w:lang w:val="sl-SI" w:eastAsia="sl-SI"/>
              </w:rPr>
              <w:t xml:space="preserve">na </w:t>
            </w:r>
            <w:r w:rsidR="00566BB9" w:rsidRPr="008024D6">
              <w:rPr>
                <w:rFonts w:cs="Arial"/>
                <w:b/>
                <w:i/>
                <w:szCs w:val="20"/>
                <w:lang w:val="sl-SI" w:eastAsia="sl-SI"/>
              </w:rPr>
              <w:t xml:space="preserve">področju </w:t>
            </w:r>
            <w:r w:rsidR="00D548E2" w:rsidRPr="008024D6">
              <w:rPr>
                <w:rFonts w:cs="Arial"/>
                <w:b/>
                <w:i/>
                <w:szCs w:val="20"/>
                <w:lang w:val="sl-SI" w:eastAsia="sl-SI"/>
              </w:rPr>
              <w:t>revizije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(kdaj</w:t>
            </w:r>
            <w:r w:rsidR="00D94AB0" w:rsidRPr="008024D6">
              <w:rPr>
                <w:rFonts w:cs="Arial"/>
                <w:i/>
                <w:szCs w:val="20"/>
                <w:lang w:val="sl-SI" w:eastAsia="sl-SI"/>
              </w:rPr>
              <w:t>, kako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in pri katerih delodajalcih oz. naročnikih):</w:t>
            </w:r>
          </w:p>
          <w:p w14:paraId="676140C5" w14:textId="77777777" w:rsidR="00B330C8" w:rsidRPr="008024D6" w:rsidRDefault="00B330C8" w:rsidP="00B330C8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18FEB669" w14:textId="77777777" w:rsidR="00B330C8" w:rsidRPr="008024D6" w:rsidRDefault="00B330C8" w:rsidP="00B330C8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</w:p>
          <w:p w14:paraId="56B47E11" w14:textId="77777777" w:rsidR="00B330C8" w:rsidRDefault="003C5D77" w:rsidP="00B330C8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Delovne izkušnje je mogoče preveriti pri osebi: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, na telefonski številki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ali elektronskem naslovu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</w:p>
          <w:p w14:paraId="7EA8A2BF" w14:textId="2BC2E238" w:rsidR="003757DC" w:rsidRPr="008024D6" w:rsidRDefault="003757DC" w:rsidP="00B330C8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 xml:space="preserve">Kot dokazilo prilagam: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</w:tr>
      <w:tr w:rsidR="00244884" w:rsidRPr="003757DC" w14:paraId="365D8C1D" w14:textId="77777777" w:rsidTr="00A50DA7"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C6E1" w14:textId="77777777" w:rsidR="00566BB9" w:rsidRPr="008024D6" w:rsidRDefault="00566BB9" w:rsidP="00566BB9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Opišite, kako so bile pridobljene delovne </w:t>
            </w:r>
            <w:r w:rsidRPr="008024D6">
              <w:rPr>
                <w:rFonts w:cs="Arial"/>
                <w:b/>
                <w:i/>
                <w:szCs w:val="20"/>
                <w:lang w:val="sl-SI" w:eastAsia="sl-SI"/>
              </w:rPr>
              <w:t xml:space="preserve">izkušnje </w:t>
            </w:r>
            <w:r w:rsidR="00D548E2" w:rsidRPr="008024D6">
              <w:rPr>
                <w:rFonts w:cs="Arial"/>
                <w:b/>
                <w:i/>
                <w:szCs w:val="20"/>
                <w:lang w:val="sl-SI" w:eastAsia="sl-SI"/>
              </w:rPr>
              <w:t>iz področja insolventnega prava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(kdaj</w:t>
            </w:r>
            <w:r w:rsidR="00D94AB0" w:rsidRPr="008024D6">
              <w:rPr>
                <w:rFonts w:cs="Arial"/>
                <w:i/>
                <w:szCs w:val="20"/>
                <w:lang w:val="sl-SI" w:eastAsia="sl-SI"/>
              </w:rPr>
              <w:t>, kako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in pri katerih delodajalcih oz. naročnikih):</w:t>
            </w:r>
          </w:p>
          <w:p w14:paraId="4E3990E3" w14:textId="77777777" w:rsidR="00244884" w:rsidRPr="008024D6" w:rsidRDefault="00244884" w:rsidP="00244884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117824B7" w14:textId="77777777" w:rsidR="00244884" w:rsidRPr="008024D6" w:rsidRDefault="00244884" w:rsidP="00B330C8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</w:p>
          <w:p w14:paraId="70E03725" w14:textId="77777777" w:rsidR="00566BB9" w:rsidRDefault="003C5D77" w:rsidP="00B330C8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Delovne izkušnje je mogoče preveriti pri osebi: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, na telefonski številki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ali elektronskem naslovu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</w:p>
          <w:p w14:paraId="49254890" w14:textId="68574DC9" w:rsidR="003757DC" w:rsidRPr="003C5D77" w:rsidRDefault="003757DC" w:rsidP="00B330C8">
            <w:pPr>
              <w:spacing w:before="100" w:after="100" w:line="260" w:lineRule="atLeast"/>
              <w:rPr>
                <w:rFonts w:cs="Arial"/>
                <w:iCs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 xml:space="preserve">Kot dokazilo prilagam: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</w:tr>
      <w:tr w:rsidR="00D548E2" w:rsidRPr="003757DC" w14:paraId="7C3F95A5" w14:textId="77777777" w:rsidTr="00A50DA7"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F92C" w14:textId="77777777" w:rsidR="00D548E2" w:rsidRPr="008024D6" w:rsidRDefault="00D548E2" w:rsidP="00D548E2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Opišite, kako so bile pridobljene delovne </w:t>
            </w:r>
            <w:r w:rsidRPr="008024D6">
              <w:rPr>
                <w:rFonts w:cs="Arial"/>
                <w:b/>
                <w:i/>
                <w:szCs w:val="20"/>
                <w:lang w:val="sl-SI" w:eastAsia="sl-SI"/>
              </w:rPr>
              <w:t>izkušnje iz področja forenzičnega računovodstva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(kdaj</w:t>
            </w:r>
            <w:r w:rsidR="00D94AB0" w:rsidRPr="008024D6">
              <w:rPr>
                <w:rFonts w:cs="Arial"/>
                <w:i/>
                <w:szCs w:val="20"/>
                <w:lang w:val="sl-SI" w:eastAsia="sl-SI"/>
              </w:rPr>
              <w:t>, kako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in pri katerih delodajalcih oz. naročnikih):</w:t>
            </w:r>
          </w:p>
          <w:p w14:paraId="2E67CF26" w14:textId="77777777" w:rsidR="00D548E2" w:rsidRPr="008024D6" w:rsidRDefault="00D548E2" w:rsidP="00D548E2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5F82A731" w14:textId="77777777" w:rsidR="00D548E2" w:rsidRPr="008024D6" w:rsidRDefault="00D548E2" w:rsidP="00D548E2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</w:p>
          <w:p w14:paraId="304E7BF4" w14:textId="77777777" w:rsidR="00D548E2" w:rsidRDefault="003C5D77" w:rsidP="00566BB9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Delovne izkušnje je mogoče preveriti pri osebi: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, na telefonski številki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ali elektronskem naslovu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</w:p>
          <w:p w14:paraId="3254DA18" w14:textId="4DF61416" w:rsidR="003757DC" w:rsidRPr="003C5D77" w:rsidRDefault="003757DC" w:rsidP="00566BB9">
            <w:pPr>
              <w:spacing w:before="100" w:after="100" w:line="260" w:lineRule="atLeast"/>
              <w:rPr>
                <w:rFonts w:cs="Arial"/>
                <w:iCs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 xml:space="preserve">Kot dokazilo prilagam: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</w:tr>
      <w:bookmarkEnd w:id="0"/>
      <w:bookmarkEnd w:id="1"/>
    </w:tbl>
    <w:p w14:paraId="2E5CCD5C" w14:textId="77777777" w:rsidR="00423569" w:rsidRDefault="00423569" w:rsidP="008B3215">
      <w:pPr>
        <w:spacing w:line="260" w:lineRule="atLeast"/>
        <w:jc w:val="both"/>
        <w:rPr>
          <w:rFonts w:cs="Arial"/>
          <w:szCs w:val="20"/>
          <w:lang w:val="sl-SI" w:eastAsia="sl-SI"/>
        </w:rPr>
      </w:pPr>
    </w:p>
    <w:p w14:paraId="393F03FC" w14:textId="77777777" w:rsidR="00A50DA7" w:rsidRPr="008024D6" w:rsidRDefault="00A50DA7" w:rsidP="008B3215">
      <w:pPr>
        <w:spacing w:line="260" w:lineRule="atLeast"/>
        <w:jc w:val="both"/>
        <w:rPr>
          <w:rFonts w:cs="Arial"/>
          <w:szCs w:val="20"/>
          <w:lang w:val="sl-SI"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3271"/>
        <w:gridCol w:w="2132"/>
        <w:gridCol w:w="2152"/>
      </w:tblGrid>
      <w:tr w:rsidR="00C36195" w:rsidRPr="008024D6" w14:paraId="55E703EB" w14:textId="77777777" w:rsidTr="00064180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B1EA" w14:textId="77777777" w:rsidR="00C36195" w:rsidRPr="008024D6" w:rsidRDefault="00C36195" w:rsidP="00064180">
            <w:pPr>
              <w:spacing w:before="100" w:after="100" w:line="260" w:lineRule="atLeast"/>
              <w:jc w:val="center"/>
              <w:rPr>
                <w:rFonts w:cs="Arial"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>2</w:t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2FE8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Ime in priimek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05209F37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Zaposlen pri (naziv in naslov delodajalca):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4F88C2D8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Strokovni naziv in položaj v revizijski družbi: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4CA7A558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Registracijska številka: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08BE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Pooblaščeni revizor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50D1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b/>
                <w:bCs/>
                <w:szCs w:val="20"/>
                <w:u w:val="single"/>
                <w:lang w:val="sl-SI" w:eastAsia="sl-SI"/>
              </w:rPr>
            </w:pPr>
            <w:r w:rsidRPr="008024D6">
              <w:rPr>
                <w:rFonts w:cs="Arial"/>
                <w:b/>
                <w:bCs/>
                <w:szCs w:val="20"/>
                <w:u w:val="single"/>
                <w:lang w:val="sl-SI" w:eastAsia="sl-SI"/>
              </w:rPr>
              <w:t>Za pogoj:</w:t>
            </w:r>
          </w:p>
          <w:p w14:paraId="494C3C10" w14:textId="77777777" w:rsidR="004F0732" w:rsidRPr="008024D6" w:rsidRDefault="004F0732" w:rsidP="004F0732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Najmanj 5 let na področju revizije</w:t>
            </w:r>
            <w:r>
              <w:rPr>
                <w:rFonts w:cs="Arial"/>
                <w:szCs w:val="20"/>
                <w:lang w:val="sl-SI" w:eastAsia="sl-SI"/>
              </w:rPr>
              <w:t xml:space="preserve"> po izdaji dovoljena ANR</w:t>
            </w:r>
            <w:r w:rsidRPr="008024D6">
              <w:rPr>
                <w:rFonts w:cs="Arial"/>
                <w:szCs w:val="20"/>
                <w:lang w:val="sl-SI" w:eastAsia="sl-SI"/>
              </w:rPr>
              <w:t>:</w:t>
            </w:r>
          </w:p>
          <w:p w14:paraId="0CA91F5C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DA         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NE</w:t>
            </w:r>
          </w:p>
          <w:p w14:paraId="4F24D554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b/>
                <w:szCs w:val="20"/>
                <w:u w:val="single"/>
                <w:lang w:val="sl-SI" w:eastAsia="sl-SI"/>
              </w:rPr>
            </w:pPr>
            <w:r w:rsidRPr="008024D6">
              <w:rPr>
                <w:rFonts w:cs="Arial"/>
                <w:b/>
                <w:szCs w:val="20"/>
                <w:u w:val="single"/>
                <w:lang w:val="sl-SI" w:eastAsia="sl-SI"/>
              </w:rPr>
              <w:t>Za merilo:</w:t>
            </w:r>
          </w:p>
          <w:p w14:paraId="5318C73D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Na področju insolventnega prava:</w:t>
            </w:r>
          </w:p>
          <w:p w14:paraId="78A05330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DA         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NE</w:t>
            </w:r>
          </w:p>
          <w:p w14:paraId="39A44516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Na področju forenzičnega računovodstva:</w:t>
            </w:r>
          </w:p>
          <w:p w14:paraId="6DFB1F27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DA         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NE</w:t>
            </w:r>
          </w:p>
        </w:tc>
      </w:tr>
      <w:tr w:rsidR="00C36195" w:rsidRPr="003757DC" w14:paraId="5E35F0F9" w14:textId="77777777" w:rsidTr="00064180"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25D1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Opišite, kako so bile pridobljene delovne </w:t>
            </w:r>
            <w:r w:rsidRPr="008024D6">
              <w:rPr>
                <w:rFonts w:cs="Arial"/>
                <w:b/>
                <w:i/>
                <w:szCs w:val="20"/>
                <w:lang w:val="sl-SI" w:eastAsia="sl-SI"/>
              </w:rPr>
              <w:t>izkušnje na področju revizije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(kdaj, kako in pri katerih delodajalcih oz. naročnikih):</w:t>
            </w:r>
          </w:p>
          <w:p w14:paraId="5A4D756D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689EC0C5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</w:p>
          <w:p w14:paraId="22D59553" w14:textId="77777777" w:rsidR="00C36195" w:rsidRDefault="003C5D77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Delovne izkušnje je mogoče preveriti pri osebi: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, na telefonski številki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ali elektronskem naslovu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</w:p>
          <w:p w14:paraId="2D562E2B" w14:textId="76CE447A" w:rsidR="003757DC" w:rsidRPr="008024D6" w:rsidRDefault="003757DC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 xml:space="preserve">Kot dokazilo prilagam: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</w:tr>
      <w:tr w:rsidR="00C36195" w:rsidRPr="003757DC" w14:paraId="7AC077D4" w14:textId="77777777" w:rsidTr="00064180"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79FD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Opišite, kako so bile pridobljene delovne </w:t>
            </w:r>
            <w:r w:rsidRPr="008024D6">
              <w:rPr>
                <w:rFonts w:cs="Arial"/>
                <w:b/>
                <w:i/>
                <w:szCs w:val="20"/>
                <w:lang w:val="sl-SI" w:eastAsia="sl-SI"/>
              </w:rPr>
              <w:t>izkušnje iz področja insolventnega prava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(kdaj, kako in pri katerih delodajalcih oz. naročnikih):</w:t>
            </w:r>
          </w:p>
          <w:p w14:paraId="4DD6D093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450C864C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</w:p>
          <w:p w14:paraId="63057880" w14:textId="77777777" w:rsidR="00C36195" w:rsidRDefault="003C5D77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Delovne izkušnje je mogoče preveriti pri osebi: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, na telefonski številki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ali elektronskem naslovu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</w:p>
          <w:p w14:paraId="0C88E4DC" w14:textId="63ECBA56" w:rsidR="003757DC" w:rsidRPr="003C5D77" w:rsidRDefault="003757DC" w:rsidP="00064180">
            <w:pPr>
              <w:spacing w:before="100" w:after="100" w:line="260" w:lineRule="atLeast"/>
              <w:rPr>
                <w:rFonts w:cs="Arial"/>
                <w:iCs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 xml:space="preserve">Kot dokazilo prilagam: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</w:tr>
      <w:tr w:rsidR="00C36195" w:rsidRPr="003757DC" w14:paraId="4F68B916" w14:textId="77777777" w:rsidTr="00064180"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EACA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Opišite, kako so bile pridobljene delovne </w:t>
            </w:r>
            <w:r w:rsidRPr="008024D6">
              <w:rPr>
                <w:rFonts w:cs="Arial"/>
                <w:b/>
                <w:i/>
                <w:szCs w:val="20"/>
                <w:lang w:val="sl-SI" w:eastAsia="sl-SI"/>
              </w:rPr>
              <w:t>izkušnje iz področja forenzičnega računovodstva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(kdaj, kako in pri katerih delodajalcih oz. naročnikih):</w:t>
            </w:r>
          </w:p>
          <w:p w14:paraId="5E591B14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1B70A3FC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</w:p>
          <w:p w14:paraId="4A59343E" w14:textId="77777777" w:rsidR="00C36195" w:rsidRDefault="003C5D77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Delovne izkušnje je mogoče preveriti pri osebi: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, na telefonski številki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ali elektronskem naslovu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</w:p>
          <w:p w14:paraId="4B4FCC98" w14:textId="5B360BA8" w:rsidR="003757DC" w:rsidRPr="003C5D77" w:rsidRDefault="003757DC" w:rsidP="00064180">
            <w:pPr>
              <w:spacing w:before="100" w:after="100" w:line="260" w:lineRule="atLeast"/>
              <w:rPr>
                <w:rFonts w:cs="Arial"/>
                <w:iCs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 xml:space="preserve">Kot dokazilo prilagam: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</w:tr>
    </w:tbl>
    <w:p w14:paraId="7F9160F9" w14:textId="32EC23D8" w:rsidR="001D06C1" w:rsidRDefault="001D06C1" w:rsidP="008B3215">
      <w:pPr>
        <w:spacing w:line="260" w:lineRule="atLeast"/>
        <w:jc w:val="both"/>
        <w:rPr>
          <w:rFonts w:cs="Arial"/>
          <w:szCs w:val="20"/>
          <w:lang w:val="sl-SI" w:eastAsia="sl-SI"/>
        </w:rPr>
      </w:pPr>
    </w:p>
    <w:p w14:paraId="2827F0CF" w14:textId="1F4DF8C9" w:rsidR="00094E76" w:rsidRDefault="00094E76" w:rsidP="008B3215">
      <w:pPr>
        <w:spacing w:line="260" w:lineRule="atLeast"/>
        <w:jc w:val="both"/>
        <w:rPr>
          <w:rFonts w:cs="Arial"/>
          <w:szCs w:val="20"/>
          <w:lang w:val="sl-SI" w:eastAsia="sl-SI"/>
        </w:rPr>
      </w:pPr>
    </w:p>
    <w:p w14:paraId="0D4E0AB8" w14:textId="77777777" w:rsidR="00094E76" w:rsidRPr="008024D6" w:rsidRDefault="00094E76" w:rsidP="008B3215">
      <w:pPr>
        <w:spacing w:line="260" w:lineRule="atLeast"/>
        <w:jc w:val="both"/>
        <w:rPr>
          <w:rFonts w:cs="Arial"/>
          <w:szCs w:val="20"/>
          <w:lang w:val="sl-SI"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3271"/>
        <w:gridCol w:w="2132"/>
        <w:gridCol w:w="2152"/>
      </w:tblGrid>
      <w:tr w:rsidR="00C36195" w:rsidRPr="008024D6" w14:paraId="18CDC742" w14:textId="77777777" w:rsidTr="00064180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2473" w14:textId="77777777" w:rsidR="00C36195" w:rsidRPr="008024D6" w:rsidRDefault="00C36195" w:rsidP="00064180">
            <w:pPr>
              <w:spacing w:before="100" w:after="100" w:line="260" w:lineRule="atLeast"/>
              <w:jc w:val="center"/>
              <w:rPr>
                <w:rFonts w:cs="Arial"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lastRenderedPageBreak/>
              <w:t>3</w:t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A26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Ime in priimek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4AFB1A63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Zaposlen pri (naziv in naslov delodajalca):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1E3025DA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Strokovni naziv in položaj v revizijski družbi: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3828E686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Registracijska številka: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83B7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Pooblaščeni revizor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BF93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b/>
                <w:bCs/>
                <w:szCs w:val="20"/>
                <w:u w:val="single"/>
                <w:lang w:val="sl-SI" w:eastAsia="sl-SI"/>
              </w:rPr>
            </w:pPr>
            <w:r w:rsidRPr="008024D6">
              <w:rPr>
                <w:rFonts w:cs="Arial"/>
                <w:b/>
                <w:bCs/>
                <w:szCs w:val="20"/>
                <w:u w:val="single"/>
                <w:lang w:val="sl-SI" w:eastAsia="sl-SI"/>
              </w:rPr>
              <w:t>Za pogoj:</w:t>
            </w:r>
          </w:p>
          <w:p w14:paraId="79E737CD" w14:textId="77777777" w:rsidR="004F0732" w:rsidRPr="008024D6" w:rsidRDefault="004F0732" w:rsidP="004F0732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Najmanj 5 let na področju revizije</w:t>
            </w:r>
            <w:r>
              <w:rPr>
                <w:rFonts w:cs="Arial"/>
                <w:szCs w:val="20"/>
                <w:lang w:val="sl-SI" w:eastAsia="sl-SI"/>
              </w:rPr>
              <w:t xml:space="preserve"> po izdaji dovoljena ANR</w:t>
            </w:r>
            <w:r w:rsidRPr="008024D6">
              <w:rPr>
                <w:rFonts w:cs="Arial"/>
                <w:szCs w:val="20"/>
                <w:lang w:val="sl-SI" w:eastAsia="sl-SI"/>
              </w:rPr>
              <w:t>:</w:t>
            </w:r>
          </w:p>
          <w:p w14:paraId="3654A5AA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DA         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NE</w:t>
            </w:r>
          </w:p>
          <w:p w14:paraId="68643DB4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b/>
                <w:szCs w:val="20"/>
                <w:u w:val="single"/>
                <w:lang w:val="sl-SI" w:eastAsia="sl-SI"/>
              </w:rPr>
            </w:pPr>
            <w:r w:rsidRPr="008024D6">
              <w:rPr>
                <w:rFonts w:cs="Arial"/>
                <w:b/>
                <w:szCs w:val="20"/>
                <w:u w:val="single"/>
                <w:lang w:val="sl-SI" w:eastAsia="sl-SI"/>
              </w:rPr>
              <w:t>Za merilo:</w:t>
            </w:r>
          </w:p>
          <w:p w14:paraId="689FFF26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Na področju insolventnega prava:</w:t>
            </w:r>
          </w:p>
          <w:p w14:paraId="5D0C500F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DA         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NE</w:t>
            </w:r>
          </w:p>
          <w:p w14:paraId="3C6847EF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Na področju forenzičnega računovodstva:</w:t>
            </w:r>
          </w:p>
          <w:p w14:paraId="079C78AA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DA         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FORMCHECKBOX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NE</w:t>
            </w:r>
          </w:p>
        </w:tc>
      </w:tr>
      <w:tr w:rsidR="00C36195" w:rsidRPr="003757DC" w14:paraId="5E44AC06" w14:textId="77777777" w:rsidTr="00064180"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FCFB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Opišite, kako so bile pridobljene delovne </w:t>
            </w:r>
            <w:r w:rsidRPr="008024D6">
              <w:rPr>
                <w:rFonts w:cs="Arial"/>
                <w:b/>
                <w:i/>
                <w:szCs w:val="20"/>
                <w:lang w:val="sl-SI" w:eastAsia="sl-SI"/>
              </w:rPr>
              <w:t>izkušnje na področju revizije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(kdaj, kako in pri katerih delodajalcih oz. naročnikih):</w:t>
            </w:r>
          </w:p>
          <w:p w14:paraId="2F32E008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4DC96B3F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</w:p>
          <w:p w14:paraId="59EAFA15" w14:textId="77777777" w:rsidR="00C36195" w:rsidRDefault="003C5D77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Delovne izkušnje je mogoče preveriti pri osebi: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, na telefonski številki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ali elektronskem naslovu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</w:p>
          <w:p w14:paraId="43242FA5" w14:textId="2688D657" w:rsidR="003757DC" w:rsidRPr="008024D6" w:rsidRDefault="003757DC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 xml:space="preserve">Kot dokazilo prilagam: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</w:tr>
      <w:tr w:rsidR="00C36195" w:rsidRPr="003757DC" w14:paraId="7D4B879C" w14:textId="77777777" w:rsidTr="00064180"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4F47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Opišite, kako so bile pridobljene delovne </w:t>
            </w:r>
            <w:r w:rsidRPr="008024D6">
              <w:rPr>
                <w:rFonts w:cs="Arial"/>
                <w:b/>
                <w:i/>
                <w:szCs w:val="20"/>
                <w:lang w:val="sl-SI" w:eastAsia="sl-SI"/>
              </w:rPr>
              <w:t>izkušnje iz področja insolventnega prava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(kdaj, kako in pri katerih delodajalcih oz. naročnikih):</w:t>
            </w:r>
          </w:p>
          <w:p w14:paraId="07561C41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0D86ABB4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</w:p>
          <w:p w14:paraId="3A4F7EFD" w14:textId="77777777" w:rsidR="00C36195" w:rsidRDefault="003C5D77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Delovne izkušnje je mogoče preveriti pri osebi: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, na telefonski številki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ali elektronskem naslovu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</w:p>
          <w:p w14:paraId="0275D3D0" w14:textId="16C77020" w:rsidR="003757DC" w:rsidRPr="003C5D77" w:rsidRDefault="003757DC" w:rsidP="00064180">
            <w:pPr>
              <w:spacing w:before="100" w:after="100" w:line="260" w:lineRule="atLeast"/>
              <w:rPr>
                <w:rFonts w:cs="Arial"/>
                <w:iCs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 xml:space="preserve">Kot dokazilo prilagam: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</w:tr>
      <w:tr w:rsidR="00C36195" w:rsidRPr="003757DC" w14:paraId="5C6A0F8C" w14:textId="77777777" w:rsidTr="00064180"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5C97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Opišite, kako so bile pridobljene delovne </w:t>
            </w:r>
            <w:r w:rsidRPr="008024D6">
              <w:rPr>
                <w:rFonts w:cs="Arial"/>
                <w:b/>
                <w:i/>
                <w:szCs w:val="20"/>
                <w:lang w:val="sl-SI" w:eastAsia="sl-SI"/>
              </w:rPr>
              <w:t>izkušnje iz področja forenzičnega računovodstva</w:t>
            </w:r>
            <w:r w:rsidRPr="008024D6">
              <w:rPr>
                <w:rFonts w:cs="Arial"/>
                <w:i/>
                <w:szCs w:val="20"/>
                <w:lang w:val="sl-SI" w:eastAsia="sl-SI"/>
              </w:rPr>
              <w:t xml:space="preserve"> (kdaj, kako in pri katerih delodajalcih oz. naročnikih):</w:t>
            </w:r>
          </w:p>
          <w:p w14:paraId="3752F36F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0451B65B" w14:textId="77777777" w:rsidR="00C36195" w:rsidRPr="008024D6" w:rsidRDefault="00C36195" w:rsidP="00064180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</w:p>
          <w:p w14:paraId="3D60FE04" w14:textId="77777777" w:rsidR="00C36195" w:rsidRDefault="003C5D77" w:rsidP="00064180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Delovne izkušnje je mogoče preveriti pri osebi: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, na telefonski številki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ali elektronskem naslovu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</w:p>
          <w:p w14:paraId="4DCD6A0B" w14:textId="4CFDC714" w:rsidR="003757DC" w:rsidRPr="003C5D77" w:rsidRDefault="003757DC" w:rsidP="00064180">
            <w:pPr>
              <w:spacing w:before="100" w:after="100" w:line="260" w:lineRule="atLeast"/>
              <w:rPr>
                <w:rFonts w:cs="Arial"/>
                <w:iCs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 xml:space="preserve">Kot dokazilo prilagam: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</w:tr>
    </w:tbl>
    <w:p w14:paraId="6BE348BF" w14:textId="45C9DD8F" w:rsidR="00491D28" w:rsidRDefault="00491D28" w:rsidP="008B3215">
      <w:pPr>
        <w:spacing w:line="260" w:lineRule="atLeast"/>
        <w:jc w:val="both"/>
        <w:rPr>
          <w:rFonts w:cs="Arial"/>
          <w:szCs w:val="20"/>
          <w:lang w:val="sl-SI" w:eastAsia="sl-SI"/>
        </w:rPr>
      </w:pPr>
    </w:p>
    <w:p w14:paraId="39168A99" w14:textId="77777777" w:rsidR="00756124" w:rsidRPr="008024D6" w:rsidRDefault="00756124" w:rsidP="008B3215">
      <w:pPr>
        <w:spacing w:line="260" w:lineRule="atLeast"/>
        <w:jc w:val="both"/>
        <w:rPr>
          <w:rFonts w:cs="Arial"/>
          <w:szCs w:val="20"/>
          <w:lang w:val="sl-SI" w:eastAsia="sl-SI"/>
        </w:rPr>
      </w:pPr>
    </w:p>
    <w:p w14:paraId="7E67FAE3" w14:textId="77777777" w:rsidR="008B3215" w:rsidRPr="008024D6" w:rsidRDefault="008B3215" w:rsidP="008B3215">
      <w:pPr>
        <w:spacing w:line="260" w:lineRule="atLeast"/>
        <w:jc w:val="both"/>
        <w:rPr>
          <w:rFonts w:cs="Arial"/>
          <w:szCs w:val="20"/>
          <w:lang w:val="sl-SI"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287"/>
        <w:gridCol w:w="2122"/>
        <w:gridCol w:w="2137"/>
      </w:tblGrid>
      <w:tr w:rsidR="008E2B80" w:rsidRPr="00B174F3" w14:paraId="6D8B18C5" w14:textId="77777777" w:rsidTr="008E2B80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0CDE" w14:textId="76791F02" w:rsidR="008E2B80" w:rsidRPr="008024D6" w:rsidRDefault="008E2B80" w:rsidP="001A0A14">
            <w:pPr>
              <w:spacing w:before="100" w:after="100" w:line="260" w:lineRule="atLeast"/>
              <w:jc w:val="center"/>
              <w:rPr>
                <w:rFonts w:cs="Arial"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>4</w:t>
            </w:r>
            <w:r w:rsidRPr="008024D6">
              <w:rPr>
                <w:rFonts w:cs="Arial"/>
                <w:szCs w:val="20"/>
                <w:lang w:val="sl-SI" w:eastAsia="sl-SI"/>
              </w:rPr>
              <w:t>.</w:t>
            </w:r>
            <w:r>
              <w:rPr>
                <w:rFonts w:cs="Arial"/>
                <w:szCs w:val="20"/>
                <w:lang w:val="sl-SI" w:eastAsia="sl-SI"/>
              </w:rPr>
              <w:t>*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82BB" w14:textId="05FDE434" w:rsidR="008E2B80" w:rsidRDefault="008E2B80" w:rsidP="001A0A14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Ime in priimek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5298D05E" w14:textId="43769865" w:rsidR="00094E76" w:rsidRDefault="00094E76" w:rsidP="00094E76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64350B">
              <w:rPr>
                <w:rFonts w:cs="Arial"/>
                <w:i/>
                <w:szCs w:val="20"/>
                <w:lang w:val="sl-SI" w:eastAsia="sl-SI"/>
              </w:rPr>
              <w:t>Prido</w:t>
            </w:r>
            <w:r w:rsidR="00B174F3">
              <w:rPr>
                <w:rFonts w:cs="Arial"/>
                <w:i/>
                <w:szCs w:val="20"/>
                <w:lang w:val="sl-SI" w:eastAsia="sl-SI"/>
              </w:rPr>
              <w:t>b</w:t>
            </w:r>
            <w:r w:rsidRPr="0064350B">
              <w:rPr>
                <w:rFonts w:cs="Arial"/>
                <w:i/>
                <w:szCs w:val="20"/>
                <w:lang w:val="sl-SI" w:eastAsia="sl-SI"/>
              </w:rPr>
              <w:t>ljena strokovna izobrazba (naziv, leto prejema naziva in ustanova)</w:t>
            </w:r>
            <w:r w:rsidR="00D03F93" w:rsidRPr="0064350B">
              <w:rPr>
                <w:rFonts w:cs="Arial"/>
                <w:i/>
                <w:szCs w:val="20"/>
                <w:lang w:val="sl-SI" w:eastAsia="sl-SI"/>
              </w:rPr>
              <w:t>**</w:t>
            </w:r>
            <w:r>
              <w:rPr>
                <w:rFonts w:cs="Arial"/>
                <w:szCs w:val="20"/>
                <w:lang w:val="sl-SI" w:eastAsia="sl-SI"/>
              </w:rPr>
              <w:t xml:space="preserve"> :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78284A92" w14:textId="2F501EC7" w:rsidR="00094E76" w:rsidRPr="008024D6" w:rsidRDefault="00094E76" w:rsidP="001A0A14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</w:p>
          <w:p w14:paraId="1BCE10DC" w14:textId="77777777" w:rsidR="008E2B80" w:rsidRPr="008024D6" w:rsidRDefault="008E2B80" w:rsidP="001A0A14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lastRenderedPageBreak/>
              <w:t>Zaposlen pri (naziv in naslov delodajalca):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4B6981FE" w14:textId="72515951" w:rsidR="008E2B80" w:rsidRDefault="008E2B80" w:rsidP="001A0A14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i/>
                <w:szCs w:val="20"/>
                <w:lang w:val="sl-SI" w:eastAsia="sl-SI"/>
              </w:rPr>
              <w:t>Strokovni naziv in položaj v revizijski družbi:</w:t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noProof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35DC7F4C" w14:textId="726ABA4D" w:rsidR="00F72EC8" w:rsidRPr="00756124" w:rsidRDefault="00F72EC8" w:rsidP="001A0A14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  <w:r w:rsidRPr="00756124">
              <w:rPr>
                <w:rFonts w:cs="Arial"/>
                <w:i/>
                <w:szCs w:val="20"/>
                <w:lang w:val="sl-SI" w:eastAsia="sl-SI"/>
              </w:rPr>
              <w:t xml:space="preserve">Datum sklenitve pogodbe o zaposlitvi: </w:t>
            </w:r>
          </w:p>
          <w:p w14:paraId="29ACBE59" w14:textId="25794A6C" w:rsidR="008E2B80" w:rsidRPr="008024D6" w:rsidRDefault="008E2B80" w:rsidP="001A0A14">
            <w:pPr>
              <w:spacing w:before="100" w:after="100" w:line="260" w:lineRule="atLeast"/>
              <w:rPr>
                <w:rFonts w:cs="Arial"/>
                <w:i/>
                <w:szCs w:val="20"/>
                <w:lang w:val="sl-SI" w:eastAsia="sl-SI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2456" w14:textId="6835C724" w:rsidR="008E2B80" w:rsidRPr="008024D6" w:rsidRDefault="008E2B80" w:rsidP="001A0A14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lastRenderedPageBreak/>
              <w:t>Pravnik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02CC" w14:textId="77777777" w:rsidR="008E2B80" w:rsidRPr="008024D6" w:rsidRDefault="008E2B80" w:rsidP="001A0A14">
            <w:pPr>
              <w:spacing w:before="100" w:after="100" w:line="260" w:lineRule="atLeast"/>
              <w:rPr>
                <w:rFonts w:cs="Arial"/>
                <w:b/>
                <w:szCs w:val="20"/>
                <w:u w:val="single"/>
                <w:lang w:val="sl-SI" w:eastAsia="sl-SI"/>
              </w:rPr>
            </w:pPr>
            <w:r w:rsidRPr="008024D6">
              <w:rPr>
                <w:rFonts w:cs="Arial"/>
                <w:b/>
                <w:szCs w:val="20"/>
                <w:u w:val="single"/>
                <w:lang w:val="sl-SI" w:eastAsia="sl-SI"/>
              </w:rPr>
              <w:t>Za merilo:</w:t>
            </w:r>
          </w:p>
          <w:p w14:paraId="7BE46DC7" w14:textId="4499E14C" w:rsidR="008E2B80" w:rsidRPr="008024D6" w:rsidRDefault="00AA31B0" w:rsidP="001A0A14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  <w:r>
              <w:rPr>
                <w:rFonts w:cs="Arial"/>
                <w:szCs w:val="20"/>
                <w:lang w:val="sl-SI" w:eastAsia="sl-SI"/>
              </w:rPr>
              <w:t xml:space="preserve">Kot dokazilo prilagam: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eastAsia="Arial Unicode MS"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13423229" w14:textId="1EB10C8E" w:rsidR="008E2B80" w:rsidRPr="008024D6" w:rsidRDefault="008E2B80" w:rsidP="001A0A14">
            <w:pPr>
              <w:spacing w:before="100" w:after="100" w:line="260" w:lineRule="atLeast"/>
              <w:rPr>
                <w:rFonts w:cs="Arial"/>
                <w:szCs w:val="20"/>
                <w:lang w:val="sl-SI" w:eastAsia="sl-SI"/>
              </w:rPr>
            </w:pPr>
          </w:p>
        </w:tc>
      </w:tr>
    </w:tbl>
    <w:p w14:paraId="7610C103" w14:textId="158C30F5" w:rsidR="00AE3FAB" w:rsidRDefault="008E2B80" w:rsidP="008E2B80">
      <w:pPr>
        <w:spacing w:line="260" w:lineRule="atLeast"/>
        <w:jc w:val="both"/>
        <w:rPr>
          <w:rFonts w:cs="Arial"/>
          <w:szCs w:val="20"/>
          <w:lang w:val="it-IT" w:eastAsia="sl-SI"/>
        </w:rPr>
      </w:pPr>
      <w:r w:rsidRPr="00094E76">
        <w:rPr>
          <w:rFonts w:cs="Arial"/>
          <w:szCs w:val="20"/>
          <w:lang w:val="it-IT" w:eastAsia="sl-SI"/>
        </w:rPr>
        <w:t>*</w:t>
      </w:r>
      <w:proofErr w:type="spellStart"/>
      <w:r w:rsidRPr="00094E76">
        <w:rPr>
          <w:rFonts w:cs="Arial"/>
          <w:szCs w:val="20"/>
          <w:lang w:val="it-IT" w:eastAsia="sl-SI"/>
        </w:rPr>
        <w:t>Ponudnik</w:t>
      </w:r>
      <w:proofErr w:type="spellEnd"/>
      <w:r w:rsidRPr="00094E76">
        <w:rPr>
          <w:rFonts w:cs="Arial"/>
          <w:szCs w:val="20"/>
          <w:lang w:val="it-IT" w:eastAsia="sl-SI"/>
        </w:rPr>
        <w:t xml:space="preserve"> </w:t>
      </w:r>
      <w:proofErr w:type="spellStart"/>
      <w:r w:rsidRPr="00094E76">
        <w:rPr>
          <w:rFonts w:cs="Arial"/>
          <w:szCs w:val="20"/>
          <w:lang w:val="it-IT" w:eastAsia="sl-SI"/>
        </w:rPr>
        <w:t>izpolni</w:t>
      </w:r>
      <w:proofErr w:type="spellEnd"/>
      <w:r w:rsidRPr="00094E76">
        <w:rPr>
          <w:rFonts w:cs="Arial"/>
          <w:szCs w:val="20"/>
          <w:lang w:val="it-IT" w:eastAsia="sl-SI"/>
        </w:rPr>
        <w:t xml:space="preserve">, </w:t>
      </w:r>
      <w:proofErr w:type="spellStart"/>
      <w:r w:rsidRPr="00094E76">
        <w:rPr>
          <w:rFonts w:cs="Arial"/>
          <w:szCs w:val="20"/>
          <w:lang w:val="it-IT" w:eastAsia="sl-SI"/>
        </w:rPr>
        <w:t>če</w:t>
      </w:r>
      <w:proofErr w:type="spellEnd"/>
      <w:r w:rsidRPr="00094E76">
        <w:rPr>
          <w:rFonts w:cs="Arial"/>
          <w:szCs w:val="20"/>
          <w:lang w:val="it-IT" w:eastAsia="sl-SI"/>
        </w:rPr>
        <w:t xml:space="preserve"> </w:t>
      </w:r>
      <w:proofErr w:type="spellStart"/>
      <w:r w:rsidRPr="00094E76">
        <w:rPr>
          <w:rFonts w:cs="Arial"/>
          <w:szCs w:val="20"/>
          <w:lang w:val="it-IT" w:eastAsia="sl-SI"/>
        </w:rPr>
        <w:t>zaposluje</w:t>
      </w:r>
      <w:proofErr w:type="spellEnd"/>
      <w:r w:rsidRPr="00094E76">
        <w:rPr>
          <w:rFonts w:cs="Arial"/>
          <w:szCs w:val="20"/>
          <w:lang w:val="it-IT" w:eastAsia="sl-SI"/>
        </w:rPr>
        <w:t xml:space="preserve"> </w:t>
      </w:r>
      <w:proofErr w:type="spellStart"/>
      <w:r w:rsidRPr="00094E76">
        <w:rPr>
          <w:rFonts w:cs="Arial"/>
          <w:szCs w:val="20"/>
          <w:lang w:val="it-IT" w:eastAsia="sl-SI"/>
        </w:rPr>
        <w:t>pravnika</w:t>
      </w:r>
      <w:proofErr w:type="spellEnd"/>
      <w:r w:rsidRPr="00094E76">
        <w:rPr>
          <w:rFonts w:cs="Arial"/>
          <w:szCs w:val="20"/>
          <w:lang w:val="it-IT" w:eastAsia="sl-SI"/>
        </w:rPr>
        <w:t xml:space="preserve"> </w:t>
      </w:r>
      <w:proofErr w:type="spellStart"/>
      <w:r w:rsidRPr="00094E76">
        <w:rPr>
          <w:rFonts w:cs="Arial"/>
          <w:szCs w:val="20"/>
          <w:lang w:val="it-IT" w:eastAsia="sl-SI"/>
        </w:rPr>
        <w:t>skladno</w:t>
      </w:r>
      <w:proofErr w:type="spellEnd"/>
      <w:r w:rsidRPr="00094E76">
        <w:rPr>
          <w:rFonts w:cs="Arial"/>
          <w:szCs w:val="20"/>
          <w:lang w:val="it-IT" w:eastAsia="sl-SI"/>
        </w:rPr>
        <w:t xml:space="preserve"> z </w:t>
      </w:r>
      <w:proofErr w:type="spellStart"/>
      <w:r w:rsidRPr="00094E76">
        <w:rPr>
          <w:rFonts w:cs="Arial"/>
          <w:szCs w:val="20"/>
          <w:lang w:val="it-IT" w:eastAsia="sl-SI"/>
        </w:rPr>
        <w:t>določilom</w:t>
      </w:r>
      <w:proofErr w:type="spellEnd"/>
      <w:r w:rsidRPr="00094E76">
        <w:rPr>
          <w:rFonts w:cs="Arial"/>
          <w:szCs w:val="20"/>
          <w:lang w:val="it-IT" w:eastAsia="sl-SI"/>
        </w:rPr>
        <w:t xml:space="preserve"> v </w:t>
      </w:r>
      <w:proofErr w:type="spellStart"/>
      <w:r w:rsidRPr="00094E76">
        <w:rPr>
          <w:rFonts w:cs="Arial"/>
          <w:szCs w:val="20"/>
          <w:lang w:val="it-IT" w:eastAsia="sl-SI"/>
        </w:rPr>
        <w:t>dokumentaciji</w:t>
      </w:r>
      <w:proofErr w:type="spellEnd"/>
      <w:r w:rsidRPr="00094E76">
        <w:rPr>
          <w:rFonts w:cs="Arial"/>
          <w:szCs w:val="20"/>
          <w:lang w:val="it-IT" w:eastAsia="sl-SI"/>
        </w:rPr>
        <w:t xml:space="preserve"> v </w:t>
      </w:r>
      <w:proofErr w:type="spellStart"/>
      <w:r w:rsidRPr="00094E76">
        <w:rPr>
          <w:rFonts w:cs="Arial"/>
          <w:szCs w:val="20"/>
          <w:lang w:val="it-IT" w:eastAsia="sl-SI"/>
        </w:rPr>
        <w:t>zvezi</w:t>
      </w:r>
      <w:proofErr w:type="spellEnd"/>
      <w:r w:rsidRPr="00094E76">
        <w:rPr>
          <w:rFonts w:cs="Arial"/>
          <w:szCs w:val="20"/>
          <w:lang w:val="it-IT" w:eastAsia="sl-SI"/>
        </w:rPr>
        <w:t xml:space="preserve"> z </w:t>
      </w:r>
      <w:proofErr w:type="spellStart"/>
      <w:r w:rsidRPr="00094E76">
        <w:rPr>
          <w:rFonts w:cs="Arial"/>
          <w:szCs w:val="20"/>
          <w:lang w:val="it-IT" w:eastAsia="sl-SI"/>
        </w:rPr>
        <w:t>oddajo</w:t>
      </w:r>
      <w:proofErr w:type="spellEnd"/>
      <w:r w:rsidRPr="00094E76">
        <w:rPr>
          <w:rFonts w:cs="Arial"/>
          <w:szCs w:val="20"/>
          <w:lang w:val="it-IT" w:eastAsia="sl-SI"/>
        </w:rPr>
        <w:t xml:space="preserve"> </w:t>
      </w:r>
      <w:proofErr w:type="spellStart"/>
      <w:r w:rsidRPr="00094E76">
        <w:rPr>
          <w:rFonts w:cs="Arial"/>
          <w:szCs w:val="20"/>
          <w:lang w:val="it-IT" w:eastAsia="sl-SI"/>
        </w:rPr>
        <w:t>javnega</w:t>
      </w:r>
      <w:proofErr w:type="spellEnd"/>
      <w:r w:rsidRPr="00094E76">
        <w:rPr>
          <w:rFonts w:cs="Arial"/>
          <w:szCs w:val="20"/>
          <w:lang w:val="it-IT" w:eastAsia="sl-SI"/>
        </w:rPr>
        <w:t xml:space="preserve"> </w:t>
      </w:r>
      <w:proofErr w:type="spellStart"/>
      <w:r w:rsidRPr="00094E76">
        <w:rPr>
          <w:rFonts w:cs="Arial"/>
          <w:szCs w:val="20"/>
          <w:lang w:val="it-IT" w:eastAsia="sl-SI"/>
        </w:rPr>
        <w:t>naročila</w:t>
      </w:r>
      <w:proofErr w:type="spellEnd"/>
    </w:p>
    <w:p w14:paraId="3E3EEFFC" w14:textId="61849450" w:rsidR="00D03F93" w:rsidRPr="00094E76" w:rsidRDefault="00D03F93" w:rsidP="008E2B80">
      <w:pPr>
        <w:spacing w:line="260" w:lineRule="atLeast"/>
        <w:jc w:val="both"/>
        <w:rPr>
          <w:rFonts w:cs="Arial"/>
          <w:szCs w:val="20"/>
          <w:lang w:val="it-IT" w:eastAsia="sl-SI"/>
        </w:rPr>
      </w:pPr>
      <w:r>
        <w:rPr>
          <w:rFonts w:cs="Arial"/>
          <w:szCs w:val="20"/>
          <w:lang w:val="it-IT" w:eastAsia="sl-SI"/>
        </w:rPr>
        <w:t>**</w:t>
      </w:r>
      <w:proofErr w:type="spellStart"/>
      <w:r>
        <w:rPr>
          <w:rFonts w:cs="Arial"/>
          <w:szCs w:val="20"/>
          <w:lang w:val="it-IT" w:eastAsia="sl-SI"/>
        </w:rPr>
        <w:t>Če</w:t>
      </w:r>
      <w:proofErr w:type="spellEnd"/>
      <w:r>
        <w:rPr>
          <w:rFonts w:cs="Arial"/>
          <w:szCs w:val="20"/>
          <w:lang w:val="it-IT" w:eastAsia="sl-SI"/>
        </w:rPr>
        <w:t xml:space="preserve"> </w:t>
      </w:r>
      <w:proofErr w:type="spellStart"/>
      <w:r>
        <w:rPr>
          <w:rFonts w:cs="Arial"/>
          <w:szCs w:val="20"/>
          <w:lang w:val="it-IT" w:eastAsia="sl-SI"/>
        </w:rPr>
        <w:t>slednje</w:t>
      </w:r>
      <w:proofErr w:type="spellEnd"/>
      <w:r>
        <w:rPr>
          <w:rFonts w:cs="Arial"/>
          <w:szCs w:val="20"/>
          <w:lang w:val="it-IT" w:eastAsia="sl-SI"/>
        </w:rPr>
        <w:t xml:space="preserve"> ne </w:t>
      </w:r>
      <w:proofErr w:type="spellStart"/>
      <w:r>
        <w:rPr>
          <w:rFonts w:cs="Arial"/>
          <w:szCs w:val="20"/>
          <w:lang w:val="it-IT" w:eastAsia="sl-SI"/>
        </w:rPr>
        <w:t>izhaja</w:t>
      </w:r>
      <w:proofErr w:type="spellEnd"/>
      <w:r>
        <w:rPr>
          <w:rFonts w:cs="Arial"/>
          <w:szCs w:val="20"/>
          <w:lang w:val="it-IT" w:eastAsia="sl-SI"/>
        </w:rPr>
        <w:t xml:space="preserve"> </w:t>
      </w:r>
      <w:proofErr w:type="spellStart"/>
      <w:r>
        <w:rPr>
          <w:rFonts w:cs="Arial"/>
          <w:szCs w:val="20"/>
          <w:lang w:val="it-IT" w:eastAsia="sl-SI"/>
        </w:rPr>
        <w:t>iz</w:t>
      </w:r>
      <w:proofErr w:type="spellEnd"/>
      <w:r>
        <w:rPr>
          <w:rFonts w:cs="Arial"/>
          <w:szCs w:val="20"/>
          <w:lang w:val="it-IT" w:eastAsia="sl-SI"/>
        </w:rPr>
        <w:t xml:space="preserve"> </w:t>
      </w:r>
      <w:proofErr w:type="spellStart"/>
      <w:r>
        <w:rPr>
          <w:rFonts w:cs="Arial"/>
          <w:szCs w:val="20"/>
          <w:lang w:val="it-IT" w:eastAsia="sl-SI"/>
        </w:rPr>
        <w:t>pogodbe</w:t>
      </w:r>
      <w:proofErr w:type="spellEnd"/>
      <w:r>
        <w:rPr>
          <w:rFonts w:cs="Arial"/>
          <w:szCs w:val="20"/>
          <w:lang w:val="it-IT" w:eastAsia="sl-SI"/>
        </w:rPr>
        <w:t xml:space="preserve"> o </w:t>
      </w:r>
      <w:proofErr w:type="spellStart"/>
      <w:r>
        <w:rPr>
          <w:rFonts w:cs="Arial"/>
          <w:szCs w:val="20"/>
          <w:lang w:val="it-IT" w:eastAsia="sl-SI"/>
        </w:rPr>
        <w:t>zaposlitv</w:t>
      </w:r>
      <w:r w:rsidR="001E7E48">
        <w:rPr>
          <w:rFonts w:cs="Arial"/>
          <w:szCs w:val="20"/>
          <w:lang w:val="it-IT" w:eastAsia="sl-SI"/>
        </w:rPr>
        <w:t>i</w:t>
      </w:r>
      <w:proofErr w:type="spellEnd"/>
      <w:r w:rsidR="001E7E48">
        <w:rPr>
          <w:rFonts w:cs="Arial"/>
          <w:szCs w:val="20"/>
          <w:lang w:val="it-IT" w:eastAsia="sl-SI"/>
        </w:rPr>
        <w:t xml:space="preserve">, je </w:t>
      </w:r>
      <w:proofErr w:type="spellStart"/>
      <w:r w:rsidR="001E7E48">
        <w:rPr>
          <w:rFonts w:cs="Arial"/>
          <w:szCs w:val="20"/>
          <w:lang w:val="it-IT" w:eastAsia="sl-SI"/>
        </w:rPr>
        <w:t>treba</w:t>
      </w:r>
      <w:proofErr w:type="spellEnd"/>
      <w:r w:rsidR="001E7E48">
        <w:rPr>
          <w:rFonts w:cs="Arial"/>
          <w:szCs w:val="20"/>
          <w:lang w:val="it-IT" w:eastAsia="sl-SI"/>
        </w:rPr>
        <w:t xml:space="preserve"> </w:t>
      </w:r>
      <w:proofErr w:type="spellStart"/>
      <w:r w:rsidR="001E7E48">
        <w:rPr>
          <w:rFonts w:cs="Arial"/>
          <w:szCs w:val="20"/>
          <w:lang w:val="it-IT" w:eastAsia="sl-SI"/>
        </w:rPr>
        <w:t>dokazovati</w:t>
      </w:r>
      <w:proofErr w:type="spellEnd"/>
      <w:r w:rsidR="001E7E48">
        <w:rPr>
          <w:rFonts w:cs="Arial"/>
          <w:szCs w:val="20"/>
          <w:lang w:val="it-IT" w:eastAsia="sl-SI"/>
        </w:rPr>
        <w:t xml:space="preserve"> </w:t>
      </w:r>
      <w:proofErr w:type="spellStart"/>
      <w:r w:rsidR="001E7E48">
        <w:rPr>
          <w:rFonts w:cs="Arial"/>
          <w:szCs w:val="20"/>
          <w:lang w:val="it-IT" w:eastAsia="sl-SI"/>
        </w:rPr>
        <w:t>posebej</w:t>
      </w:r>
      <w:proofErr w:type="spellEnd"/>
      <w:r w:rsidR="001E7E48">
        <w:rPr>
          <w:rFonts w:cs="Arial"/>
          <w:szCs w:val="20"/>
          <w:lang w:val="it-IT" w:eastAsia="sl-SI"/>
        </w:rPr>
        <w:t>.</w:t>
      </w:r>
    </w:p>
    <w:p w14:paraId="7BC97551" w14:textId="14E2F83B" w:rsidR="008B3215" w:rsidRDefault="008B3215" w:rsidP="008B3215">
      <w:pPr>
        <w:spacing w:after="120" w:line="260" w:lineRule="atLeast"/>
        <w:rPr>
          <w:rFonts w:cs="Arial"/>
          <w:szCs w:val="20"/>
          <w:lang w:val="sl-SI" w:eastAsia="sl-SI"/>
        </w:rPr>
      </w:pPr>
    </w:p>
    <w:p w14:paraId="36E573EB" w14:textId="77777777" w:rsidR="00F73679" w:rsidRPr="008024D6" w:rsidRDefault="00F73679" w:rsidP="00F73679">
      <w:pPr>
        <w:spacing w:line="260" w:lineRule="atLeast"/>
        <w:jc w:val="both"/>
        <w:rPr>
          <w:rFonts w:cs="Arial"/>
          <w:szCs w:val="20"/>
          <w:lang w:val="sl-SI" w:eastAsia="sl-SI"/>
        </w:rPr>
      </w:pPr>
      <w:r w:rsidRPr="008024D6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1B9CCF85" w14:textId="77777777" w:rsidR="00F73679" w:rsidRPr="008024D6" w:rsidRDefault="00F73679" w:rsidP="00F73679">
      <w:pPr>
        <w:spacing w:line="260" w:lineRule="atLeast"/>
        <w:jc w:val="both"/>
        <w:rPr>
          <w:rFonts w:cs="Arial"/>
          <w:szCs w:val="20"/>
          <w:lang w:val="sl-SI" w:eastAsia="sl-SI"/>
        </w:rPr>
      </w:pPr>
    </w:p>
    <w:p w14:paraId="69D1F04A" w14:textId="16ACAC83" w:rsidR="00F73679" w:rsidRPr="008024D6" w:rsidRDefault="00F73679" w:rsidP="00F73679">
      <w:pPr>
        <w:spacing w:line="260" w:lineRule="atLeast"/>
        <w:jc w:val="both"/>
        <w:rPr>
          <w:rFonts w:cs="Arial"/>
          <w:szCs w:val="20"/>
          <w:lang w:val="sl-SI" w:eastAsia="sl-SI"/>
        </w:rPr>
      </w:pPr>
      <w:r w:rsidRPr="008024D6">
        <w:rPr>
          <w:rFonts w:cs="Arial"/>
          <w:szCs w:val="20"/>
          <w:lang w:val="sl-SI" w:eastAsia="sl-SI"/>
        </w:rPr>
        <w:t>Naročnik si pridržuje pravico vpogleda v original pogodbe o zaposlitvi posameznega kadra</w:t>
      </w:r>
      <w:r>
        <w:rPr>
          <w:rFonts w:cs="Arial"/>
          <w:szCs w:val="20"/>
          <w:lang w:val="sl-SI" w:eastAsia="sl-SI"/>
        </w:rPr>
        <w:t xml:space="preserve"> </w:t>
      </w:r>
      <w:r w:rsidRPr="009250AF">
        <w:rPr>
          <w:rFonts w:cs="Arial"/>
          <w:szCs w:val="20"/>
          <w:lang w:val="sl-SI" w:eastAsia="sl-SI"/>
        </w:rPr>
        <w:t>in druga dokazila</w:t>
      </w:r>
      <w:r w:rsidR="00094E76">
        <w:rPr>
          <w:rFonts w:cs="Arial"/>
          <w:szCs w:val="20"/>
          <w:lang w:val="sl-SI" w:eastAsia="sl-SI"/>
        </w:rPr>
        <w:t xml:space="preserve"> (npr. </w:t>
      </w:r>
      <w:proofErr w:type="spellStart"/>
      <w:r w:rsidR="00094E76">
        <w:rPr>
          <w:rFonts w:cs="Arial"/>
          <w:szCs w:val="20"/>
          <w:lang w:val="sl-SI" w:eastAsia="sl-SI"/>
        </w:rPr>
        <w:t>potdilo</w:t>
      </w:r>
      <w:proofErr w:type="spellEnd"/>
      <w:r w:rsidR="00094E76">
        <w:rPr>
          <w:rFonts w:cs="Arial"/>
          <w:szCs w:val="20"/>
          <w:lang w:val="sl-SI" w:eastAsia="sl-SI"/>
        </w:rPr>
        <w:t xml:space="preserve"> o pridobljeni izobrazbi)</w:t>
      </w:r>
      <w:r w:rsidRPr="009250AF">
        <w:rPr>
          <w:rFonts w:cs="Arial"/>
          <w:szCs w:val="20"/>
          <w:lang w:val="sl-SI" w:eastAsia="sl-SI"/>
        </w:rPr>
        <w:t>,</w:t>
      </w:r>
      <w:r w:rsidRPr="008024D6">
        <w:rPr>
          <w:rFonts w:cs="Arial"/>
          <w:szCs w:val="20"/>
          <w:lang w:val="sl-SI" w:eastAsia="sl-SI"/>
        </w:rPr>
        <w:t xml:space="preserve"> iz katerih je razvidno izpolnjevanje delovnih izkušenj, ki izkazujejo izpolnjevanje pogojev za sodelovanje in/ali pridobitev točk pri </w:t>
      </w:r>
      <w:r>
        <w:rPr>
          <w:rFonts w:cs="Arial"/>
          <w:szCs w:val="20"/>
          <w:lang w:val="sl-SI" w:eastAsia="sl-SI"/>
        </w:rPr>
        <w:t>merilu</w:t>
      </w:r>
      <w:r w:rsidR="007418DC">
        <w:rPr>
          <w:rFonts w:cs="Arial"/>
          <w:szCs w:val="20"/>
          <w:lang w:val="sl-SI" w:eastAsia="sl-SI"/>
        </w:rPr>
        <w:t>,</w:t>
      </w:r>
      <w:r w:rsidR="00094E76">
        <w:rPr>
          <w:rFonts w:cs="Arial"/>
          <w:szCs w:val="20"/>
          <w:lang w:val="sl-SI" w:eastAsia="sl-SI"/>
        </w:rPr>
        <w:t xml:space="preserve"> in ostalih zahtev</w:t>
      </w:r>
      <w:r w:rsidRPr="008024D6">
        <w:rPr>
          <w:rFonts w:cs="Arial"/>
          <w:szCs w:val="20"/>
          <w:lang w:val="sl-SI" w:eastAsia="sl-SI"/>
        </w:rPr>
        <w:t xml:space="preserve">. </w:t>
      </w:r>
    </w:p>
    <w:p w14:paraId="6259A9F3" w14:textId="24D9CA29" w:rsidR="00F73679" w:rsidRDefault="00F73679" w:rsidP="008B3215">
      <w:pPr>
        <w:spacing w:after="120" w:line="260" w:lineRule="atLeast"/>
        <w:rPr>
          <w:rFonts w:cs="Arial"/>
          <w:szCs w:val="20"/>
          <w:lang w:val="sl-SI" w:eastAsia="sl-SI"/>
        </w:rPr>
      </w:pPr>
    </w:p>
    <w:p w14:paraId="522D5C89" w14:textId="3143E536" w:rsidR="00F73679" w:rsidRDefault="00F73679" w:rsidP="008B3215">
      <w:pPr>
        <w:spacing w:after="120" w:line="260" w:lineRule="atLeast"/>
        <w:rPr>
          <w:rFonts w:cs="Arial"/>
          <w:szCs w:val="20"/>
          <w:lang w:val="sl-SI" w:eastAsia="sl-SI"/>
        </w:rPr>
      </w:pPr>
    </w:p>
    <w:p w14:paraId="14BD229C" w14:textId="77777777" w:rsidR="00F73679" w:rsidRPr="008024D6" w:rsidRDefault="00F73679" w:rsidP="008B3215">
      <w:pPr>
        <w:spacing w:after="120" w:line="260" w:lineRule="atLeast"/>
        <w:rPr>
          <w:rFonts w:cs="Arial"/>
          <w:szCs w:val="20"/>
          <w:lang w:val="sl-SI" w:eastAsia="sl-SI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8B3215" w:rsidRPr="008024D6" w14:paraId="761DAA73" w14:textId="77777777" w:rsidTr="008B3215">
        <w:trPr>
          <w:trHeight w:val="241"/>
        </w:trPr>
        <w:tc>
          <w:tcPr>
            <w:tcW w:w="3348" w:type="dxa"/>
          </w:tcPr>
          <w:p w14:paraId="7AA68D8C" w14:textId="77777777" w:rsidR="008B3215" w:rsidRPr="008024D6" w:rsidRDefault="008B3215" w:rsidP="008B3215">
            <w:pPr>
              <w:spacing w:line="260" w:lineRule="atLeast"/>
              <w:jc w:val="both"/>
              <w:rPr>
                <w:rFonts w:cs="Arial"/>
                <w:szCs w:val="20"/>
                <w:lang w:val="sl-SI" w:eastAsia="sl-SI"/>
              </w:rPr>
            </w:pPr>
          </w:p>
          <w:p w14:paraId="62912E11" w14:textId="77777777" w:rsidR="008B3215" w:rsidRPr="008024D6" w:rsidRDefault="008B3215" w:rsidP="008B3215">
            <w:pPr>
              <w:spacing w:line="260" w:lineRule="atLeast"/>
              <w:jc w:val="both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 xml:space="preserve">Kraj: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76A125E7" w14:textId="77777777" w:rsidR="008B3215" w:rsidRPr="008024D6" w:rsidRDefault="008B3215" w:rsidP="008B3215">
            <w:pPr>
              <w:spacing w:line="260" w:lineRule="atLeast"/>
              <w:jc w:val="both"/>
              <w:rPr>
                <w:rFonts w:cs="Arial"/>
                <w:szCs w:val="20"/>
                <w:lang w:val="sl-SI" w:eastAsia="sl-SI"/>
              </w:rPr>
            </w:pPr>
          </w:p>
        </w:tc>
        <w:tc>
          <w:tcPr>
            <w:tcW w:w="4324" w:type="dxa"/>
          </w:tcPr>
          <w:p w14:paraId="1F38060E" w14:textId="0DDE1D99" w:rsidR="008B3215" w:rsidRPr="008024D6" w:rsidRDefault="008B3215" w:rsidP="008B3215">
            <w:pPr>
              <w:spacing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eastAsia="Calibri" w:cs="Arial"/>
                <w:szCs w:val="20"/>
                <w:lang w:val="sl-SI" w:eastAsia="sl-SI"/>
              </w:rPr>
              <w:t>Ime in priimek odgovorne osebe</w:t>
            </w:r>
            <w:r w:rsidR="008E2B80">
              <w:rPr>
                <w:rFonts w:eastAsia="Calibri" w:cs="Arial"/>
                <w:szCs w:val="20"/>
                <w:lang w:val="sl-SI" w:eastAsia="sl-SI"/>
              </w:rPr>
              <w:t xml:space="preserve"> ponudnika</w:t>
            </w:r>
            <w:r w:rsidRPr="008024D6">
              <w:rPr>
                <w:rFonts w:cs="Arial"/>
                <w:szCs w:val="20"/>
                <w:lang w:val="sl-SI" w:eastAsia="sl-SI"/>
              </w:rPr>
              <w:t>:</w:t>
            </w:r>
          </w:p>
          <w:p w14:paraId="434D19BB" w14:textId="77777777" w:rsidR="008B3215" w:rsidRPr="008024D6" w:rsidRDefault="008B3215" w:rsidP="008B3215">
            <w:pPr>
              <w:spacing w:line="260" w:lineRule="atLeast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  <w:p w14:paraId="7FE1022E" w14:textId="77777777" w:rsidR="008B3215" w:rsidRPr="008024D6" w:rsidRDefault="008B3215" w:rsidP="008B3215">
            <w:pPr>
              <w:spacing w:line="260" w:lineRule="atLeast"/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="008B3215" w:rsidRPr="008024D6" w14:paraId="6A3FBCB1" w14:textId="77777777" w:rsidTr="00604953">
        <w:trPr>
          <w:trHeight w:val="483"/>
        </w:trPr>
        <w:tc>
          <w:tcPr>
            <w:tcW w:w="3348" w:type="dxa"/>
            <w:hideMark/>
          </w:tcPr>
          <w:p w14:paraId="6B20F4D6" w14:textId="77777777" w:rsidR="008B3215" w:rsidRPr="008024D6" w:rsidRDefault="008B3215" w:rsidP="008B3215">
            <w:pPr>
              <w:spacing w:line="260" w:lineRule="atLeast"/>
              <w:jc w:val="both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Datum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="00B174F3">
              <w:rPr>
                <w:rFonts w:cs="Arial"/>
                <w:szCs w:val="20"/>
                <w:lang w:val="sl-SI" w:eastAsia="sl-SI"/>
              </w:rPr>
            </w:r>
            <w:r w:rsidR="00B174F3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8024D6">
              <w:rPr>
                <w:rFonts w:cs="Arial"/>
                <w:szCs w:val="20"/>
                <w:lang w:val="sl-SI" w:eastAsia="sl-SI"/>
              </w:rPr>
              <w:t xml:space="preserve">: 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8024D6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8024D6">
              <w:rPr>
                <w:rFonts w:cs="Arial"/>
                <w:szCs w:val="20"/>
                <w:lang w:val="sl-SI" w:eastAsia="sl-SI"/>
              </w:rPr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t> </w:t>
            </w:r>
            <w:r w:rsidRPr="008024D6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A5DA7B5" w14:textId="77777777" w:rsidR="008B3215" w:rsidRPr="008024D6" w:rsidRDefault="008B3215" w:rsidP="008B3215">
            <w:pPr>
              <w:spacing w:line="260" w:lineRule="atLeast"/>
              <w:jc w:val="both"/>
              <w:rPr>
                <w:rFonts w:cs="Arial"/>
                <w:szCs w:val="20"/>
                <w:lang w:val="sl-SI" w:eastAsia="sl-SI"/>
              </w:rPr>
            </w:pPr>
          </w:p>
        </w:tc>
        <w:tc>
          <w:tcPr>
            <w:tcW w:w="4324" w:type="dxa"/>
            <w:hideMark/>
          </w:tcPr>
          <w:p w14:paraId="25F7AF3C" w14:textId="77777777" w:rsidR="008B3215" w:rsidRPr="008024D6" w:rsidRDefault="008B3215" w:rsidP="008B3215">
            <w:pPr>
              <w:spacing w:line="260" w:lineRule="atLeast"/>
              <w:jc w:val="both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________________________</w:t>
            </w:r>
          </w:p>
          <w:p w14:paraId="2A0A5A87" w14:textId="77777777" w:rsidR="008B3215" w:rsidRPr="008024D6" w:rsidRDefault="008B3215" w:rsidP="008B3215">
            <w:pPr>
              <w:spacing w:line="260" w:lineRule="atLeast"/>
              <w:jc w:val="both"/>
              <w:rPr>
                <w:rFonts w:cs="Arial"/>
                <w:szCs w:val="20"/>
                <w:lang w:val="sl-SI" w:eastAsia="sl-SI"/>
              </w:rPr>
            </w:pPr>
            <w:r w:rsidRPr="008024D6">
              <w:rPr>
                <w:rFonts w:cs="Arial"/>
                <w:szCs w:val="20"/>
                <w:lang w:val="sl-SI" w:eastAsia="sl-SI"/>
              </w:rPr>
              <w:t>Podpis odgovorne osebe</w:t>
            </w:r>
          </w:p>
        </w:tc>
      </w:tr>
    </w:tbl>
    <w:p w14:paraId="2A36AF5D" w14:textId="77777777" w:rsidR="008B3215" w:rsidRPr="008024D6" w:rsidRDefault="008B3215" w:rsidP="008B3215">
      <w:pPr>
        <w:spacing w:after="120" w:line="260" w:lineRule="atLeast"/>
        <w:jc w:val="both"/>
        <w:rPr>
          <w:rFonts w:cs="Arial"/>
          <w:szCs w:val="20"/>
          <w:lang w:val="sl-SI" w:eastAsia="sl-SI"/>
        </w:rPr>
      </w:pPr>
    </w:p>
    <w:p w14:paraId="0EF24D31" w14:textId="77777777" w:rsidR="005F0C29" w:rsidRPr="008024D6" w:rsidRDefault="005F0C29" w:rsidP="005D6A72">
      <w:pPr>
        <w:jc w:val="center"/>
        <w:rPr>
          <w:rFonts w:cs="Arial"/>
          <w:szCs w:val="20"/>
          <w:lang w:val="sl-SI"/>
        </w:rPr>
      </w:pPr>
    </w:p>
    <w:sectPr w:rsidR="005F0C29" w:rsidRPr="008024D6" w:rsidSect="00491EAC">
      <w:headerReference w:type="default" r:id="rId9"/>
      <w:footerReference w:type="even" r:id="rId10"/>
      <w:footerReference w:type="default" r:id="rId11"/>
      <w:headerReference w:type="first" r:id="rId12"/>
      <w:pgSz w:w="11900" w:h="16840" w:code="9"/>
      <w:pgMar w:top="1134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E15B5" w14:textId="77777777" w:rsidR="00131672" w:rsidRDefault="00131672">
      <w:r>
        <w:separator/>
      </w:r>
    </w:p>
  </w:endnote>
  <w:endnote w:type="continuationSeparator" w:id="0">
    <w:p w14:paraId="5943A8E5" w14:textId="77777777" w:rsidR="00131672" w:rsidRDefault="0013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D116F" w14:textId="77777777" w:rsidR="00C733D7" w:rsidRDefault="00C733D7" w:rsidP="00D25D8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427D41" w14:textId="77777777" w:rsidR="00C733D7" w:rsidRDefault="00C733D7" w:rsidP="008D4F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6FCEB" w14:textId="77777777" w:rsidR="00C733D7" w:rsidRPr="001E36BC" w:rsidRDefault="00C733D7" w:rsidP="00D25D89">
    <w:pPr>
      <w:pStyle w:val="Noga"/>
      <w:framePr w:wrap="around" w:vAnchor="text" w:hAnchor="margin" w:xAlign="right" w:y="1"/>
      <w:rPr>
        <w:rStyle w:val="tevilkastrani"/>
        <w:sz w:val="20"/>
        <w:szCs w:val="20"/>
      </w:rPr>
    </w:pPr>
    <w:r w:rsidRPr="001E36BC">
      <w:rPr>
        <w:rStyle w:val="tevilkastrani"/>
        <w:sz w:val="20"/>
        <w:szCs w:val="20"/>
      </w:rPr>
      <w:fldChar w:fldCharType="begin"/>
    </w:r>
    <w:r w:rsidRPr="001E36BC">
      <w:rPr>
        <w:rStyle w:val="tevilkastrani"/>
        <w:sz w:val="20"/>
        <w:szCs w:val="20"/>
      </w:rPr>
      <w:instrText xml:space="preserve">PAGE  </w:instrText>
    </w:r>
    <w:r w:rsidRPr="001E36BC">
      <w:rPr>
        <w:rStyle w:val="tevilkastrani"/>
        <w:sz w:val="20"/>
        <w:szCs w:val="20"/>
      </w:rPr>
      <w:fldChar w:fldCharType="separate"/>
    </w:r>
    <w:r w:rsidR="006141D4">
      <w:rPr>
        <w:rStyle w:val="tevilkastrani"/>
        <w:noProof/>
        <w:sz w:val="20"/>
        <w:szCs w:val="20"/>
      </w:rPr>
      <w:t>4</w:t>
    </w:r>
    <w:r w:rsidRPr="001E36BC">
      <w:rPr>
        <w:rStyle w:val="tevilkastrani"/>
        <w:sz w:val="20"/>
        <w:szCs w:val="20"/>
      </w:rPr>
      <w:fldChar w:fldCharType="end"/>
    </w:r>
    <w:r w:rsidRPr="001E36BC">
      <w:rPr>
        <w:rStyle w:val="tevilkastrani"/>
        <w:sz w:val="20"/>
        <w:szCs w:val="20"/>
      </w:rPr>
      <w:t>/</w:t>
    </w:r>
    <w:r w:rsidRPr="001E36BC">
      <w:rPr>
        <w:rStyle w:val="tevilkastrani"/>
        <w:sz w:val="20"/>
        <w:szCs w:val="20"/>
      </w:rPr>
      <w:fldChar w:fldCharType="begin"/>
    </w:r>
    <w:r w:rsidRPr="001E36BC">
      <w:rPr>
        <w:rStyle w:val="tevilkastrani"/>
        <w:sz w:val="20"/>
        <w:szCs w:val="20"/>
      </w:rPr>
      <w:instrText xml:space="preserve"> NUMPAGES </w:instrText>
    </w:r>
    <w:r w:rsidRPr="001E36BC">
      <w:rPr>
        <w:rStyle w:val="tevilkastrani"/>
        <w:sz w:val="20"/>
        <w:szCs w:val="20"/>
      </w:rPr>
      <w:fldChar w:fldCharType="separate"/>
    </w:r>
    <w:r w:rsidR="006141D4">
      <w:rPr>
        <w:rStyle w:val="tevilkastrani"/>
        <w:noProof/>
        <w:sz w:val="20"/>
        <w:szCs w:val="20"/>
      </w:rPr>
      <w:t>4</w:t>
    </w:r>
    <w:r w:rsidRPr="001E36BC">
      <w:rPr>
        <w:rStyle w:val="tevilkastrani"/>
        <w:sz w:val="20"/>
        <w:szCs w:val="20"/>
      </w:rPr>
      <w:fldChar w:fldCharType="end"/>
    </w:r>
  </w:p>
  <w:p w14:paraId="1391C29A" w14:textId="77777777" w:rsidR="00C733D7" w:rsidRPr="001E36BC" w:rsidRDefault="00C733D7" w:rsidP="008D4FDB">
    <w:pPr>
      <w:pStyle w:val="Noga"/>
      <w:ind w:right="360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3E81D" w14:textId="77777777" w:rsidR="00131672" w:rsidRDefault="00131672">
      <w:r>
        <w:separator/>
      </w:r>
    </w:p>
  </w:footnote>
  <w:footnote w:type="continuationSeparator" w:id="0">
    <w:p w14:paraId="1AEF6131" w14:textId="77777777" w:rsidR="00131672" w:rsidRDefault="00131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55187" w14:textId="77777777" w:rsidR="00C733D7" w:rsidRPr="00110CBD" w:rsidRDefault="00C733D7" w:rsidP="0063612A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A0175" w14:textId="68CC2B06" w:rsidR="00CF0A8A" w:rsidRPr="008F3500" w:rsidRDefault="00CF0A8A" w:rsidP="0063612A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 w:rsidR="00C36195">
      <w:rPr>
        <w:lang w:val="sl-SI"/>
      </w:rPr>
      <w:tab/>
    </w:r>
    <w:r w:rsidR="00C36195">
      <w:rPr>
        <w:lang w:val="sl-SI"/>
      </w:rPr>
      <w:tab/>
      <w:t xml:space="preserve">                              Obrazec »</w:t>
    </w:r>
    <w:r w:rsidR="00094E76">
      <w:rPr>
        <w:lang w:val="sl-SI"/>
      </w:rPr>
      <w:t>K</w:t>
    </w:r>
    <w:r w:rsidR="00C36195">
      <w:rPr>
        <w:lang w:val="sl-SI"/>
      </w:rPr>
      <w:t>ader«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05C17"/>
    <w:multiLevelType w:val="hybridMultilevel"/>
    <w:tmpl w:val="178A7AD4"/>
    <w:lvl w:ilvl="0" w:tplc="5088F15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20421"/>
    <w:multiLevelType w:val="hybridMultilevel"/>
    <w:tmpl w:val="49EC3FCE"/>
    <w:lvl w:ilvl="0" w:tplc="A186208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D773BE"/>
    <w:multiLevelType w:val="hybridMultilevel"/>
    <w:tmpl w:val="2E747792"/>
    <w:lvl w:ilvl="0" w:tplc="0A26C2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03EEC"/>
    <w:multiLevelType w:val="multilevel"/>
    <w:tmpl w:val="09B22D74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8"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D00"/>
    <w:rsid w:val="00004D00"/>
    <w:rsid w:val="00005D69"/>
    <w:rsid w:val="00006ECC"/>
    <w:rsid w:val="0000700A"/>
    <w:rsid w:val="00007E4E"/>
    <w:rsid w:val="000132A1"/>
    <w:rsid w:val="00013514"/>
    <w:rsid w:val="00014B30"/>
    <w:rsid w:val="00024FF7"/>
    <w:rsid w:val="000260ED"/>
    <w:rsid w:val="00034E4D"/>
    <w:rsid w:val="00044C64"/>
    <w:rsid w:val="000461B4"/>
    <w:rsid w:val="000478F8"/>
    <w:rsid w:val="0005164F"/>
    <w:rsid w:val="00064180"/>
    <w:rsid w:val="00070675"/>
    <w:rsid w:val="000739C4"/>
    <w:rsid w:val="00075E5B"/>
    <w:rsid w:val="00082D63"/>
    <w:rsid w:val="00082E23"/>
    <w:rsid w:val="00083D84"/>
    <w:rsid w:val="00094E76"/>
    <w:rsid w:val="000A66FE"/>
    <w:rsid w:val="000A77FF"/>
    <w:rsid w:val="000B14F9"/>
    <w:rsid w:val="000B6C6E"/>
    <w:rsid w:val="000C7E38"/>
    <w:rsid w:val="000D18B6"/>
    <w:rsid w:val="000D3515"/>
    <w:rsid w:val="000D7F51"/>
    <w:rsid w:val="000E1C27"/>
    <w:rsid w:val="000E545B"/>
    <w:rsid w:val="000F3A42"/>
    <w:rsid w:val="000F3C2F"/>
    <w:rsid w:val="00103591"/>
    <w:rsid w:val="001048A3"/>
    <w:rsid w:val="0012013D"/>
    <w:rsid w:val="00124F5C"/>
    <w:rsid w:val="00131672"/>
    <w:rsid w:val="0013616D"/>
    <w:rsid w:val="00144265"/>
    <w:rsid w:val="001468EF"/>
    <w:rsid w:val="001574EB"/>
    <w:rsid w:val="00167C17"/>
    <w:rsid w:val="001802A8"/>
    <w:rsid w:val="001976B5"/>
    <w:rsid w:val="001A7F23"/>
    <w:rsid w:val="001C34F1"/>
    <w:rsid w:val="001C4F6C"/>
    <w:rsid w:val="001C5985"/>
    <w:rsid w:val="001D06C1"/>
    <w:rsid w:val="001E1A46"/>
    <w:rsid w:val="001E36BC"/>
    <w:rsid w:val="001E7E48"/>
    <w:rsid w:val="001F25AF"/>
    <w:rsid w:val="001F3FE5"/>
    <w:rsid w:val="00202D7C"/>
    <w:rsid w:val="002040F9"/>
    <w:rsid w:val="00214CA3"/>
    <w:rsid w:val="00217785"/>
    <w:rsid w:val="00223881"/>
    <w:rsid w:val="00237BA9"/>
    <w:rsid w:val="00244884"/>
    <w:rsid w:val="00247F2F"/>
    <w:rsid w:val="00253197"/>
    <w:rsid w:val="00253667"/>
    <w:rsid w:val="00271267"/>
    <w:rsid w:val="002750CE"/>
    <w:rsid w:val="0028014E"/>
    <w:rsid w:val="00280A33"/>
    <w:rsid w:val="002A54C7"/>
    <w:rsid w:val="002C10D4"/>
    <w:rsid w:val="002D245B"/>
    <w:rsid w:val="002E358F"/>
    <w:rsid w:val="003012F8"/>
    <w:rsid w:val="003046B6"/>
    <w:rsid w:val="0030521E"/>
    <w:rsid w:val="0032072E"/>
    <w:rsid w:val="00325D65"/>
    <w:rsid w:val="00330FA0"/>
    <w:rsid w:val="00342B3C"/>
    <w:rsid w:val="003462C6"/>
    <w:rsid w:val="00346F50"/>
    <w:rsid w:val="00353CE3"/>
    <w:rsid w:val="00362469"/>
    <w:rsid w:val="00364292"/>
    <w:rsid w:val="00366E28"/>
    <w:rsid w:val="003757DC"/>
    <w:rsid w:val="00376294"/>
    <w:rsid w:val="003823FC"/>
    <w:rsid w:val="00387D2F"/>
    <w:rsid w:val="003C1B85"/>
    <w:rsid w:val="003C5D77"/>
    <w:rsid w:val="003C62D3"/>
    <w:rsid w:val="003C76F4"/>
    <w:rsid w:val="003D0C65"/>
    <w:rsid w:val="003E5B6D"/>
    <w:rsid w:val="003E68F7"/>
    <w:rsid w:val="00400C0E"/>
    <w:rsid w:val="0040119C"/>
    <w:rsid w:val="0040248E"/>
    <w:rsid w:val="00402543"/>
    <w:rsid w:val="00404236"/>
    <w:rsid w:val="00407ADD"/>
    <w:rsid w:val="0041074F"/>
    <w:rsid w:val="00423569"/>
    <w:rsid w:val="00427A62"/>
    <w:rsid w:val="00432E71"/>
    <w:rsid w:val="004349B9"/>
    <w:rsid w:val="00435FF7"/>
    <w:rsid w:val="004375C5"/>
    <w:rsid w:val="00446490"/>
    <w:rsid w:val="0044712B"/>
    <w:rsid w:val="004537D1"/>
    <w:rsid w:val="00454A5C"/>
    <w:rsid w:val="00455B70"/>
    <w:rsid w:val="0046328B"/>
    <w:rsid w:val="0046347A"/>
    <w:rsid w:val="004703E4"/>
    <w:rsid w:val="00470451"/>
    <w:rsid w:val="004862CC"/>
    <w:rsid w:val="00490C12"/>
    <w:rsid w:val="00490FA0"/>
    <w:rsid w:val="00491D28"/>
    <w:rsid w:val="00491EAC"/>
    <w:rsid w:val="004E19A4"/>
    <w:rsid w:val="004E5B87"/>
    <w:rsid w:val="004F0732"/>
    <w:rsid w:val="004F300F"/>
    <w:rsid w:val="0051455E"/>
    <w:rsid w:val="005160E7"/>
    <w:rsid w:val="00516E41"/>
    <w:rsid w:val="00520C62"/>
    <w:rsid w:val="00522CAE"/>
    <w:rsid w:val="00530BFD"/>
    <w:rsid w:val="00531125"/>
    <w:rsid w:val="00533F21"/>
    <w:rsid w:val="00553857"/>
    <w:rsid w:val="00556F1C"/>
    <w:rsid w:val="00557C6D"/>
    <w:rsid w:val="00563CBF"/>
    <w:rsid w:val="00564122"/>
    <w:rsid w:val="005657BF"/>
    <w:rsid w:val="00566BB9"/>
    <w:rsid w:val="00574917"/>
    <w:rsid w:val="0057492F"/>
    <w:rsid w:val="00577992"/>
    <w:rsid w:val="00585F16"/>
    <w:rsid w:val="00593169"/>
    <w:rsid w:val="005933F4"/>
    <w:rsid w:val="00596CAF"/>
    <w:rsid w:val="005A1FB4"/>
    <w:rsid w:val="005A4CB4"/>
    <w:rsid w:val="005A7E60"/>
    <w:rsid w:val="005B2A01"/>
    <w:rsid w:val="005B3379"/>
    <w:rsid w:val="005D6A72"/>
    <w:rsid w:val="005E5BF6"/>
    <w:rsid w:val="005F0C29"/>
    <w:rsid w:val="005F5E0E"/>
    <w:rsid w:val="005F61D9"/>
    <w:rsid w:val="005F7738"/>
    <w:rsid w:val="00604953"/>
    <w:rsid w:val="006115C6"/>
    <w:rsid w:val="006141D4"/>
    <w:rsid w:val="0062470A"/>
    <w:rsid w:val="00625B18"/>
    <w:rsid w:val="006343F0"/>
    <w:rsid w:val="0063612A"/>
    <w:rsid w:val="0064350B"/>
    <w:rsid w:val="00644BC6"/>
    <w:rsid w:val="00667CF1"/>
    <w:rsid w:val="006813B1"/>
    <w:rsid w:val="00686863"/>
    <w:rsid w:val="00694683"/>
    <w:rsid w:val="00695B98"/>
    <w:rsid w:val="0069669A"/>
    <w:rsid w:val="006A792F"/>
    <w:rsid w:val="006B1886"/>
    <w:rsid w:val="006B27E7"/>
    <w:rsid w:val="006B300D"/>
    <w:rsid w:val="006C3881"/>
    <w:rsid w:val="006D2B41"/>
    <w:rsid w:val="006D36FB"/>
    <w:rsid w:val="006D37B6"/>
    <w:rsid w:val="006D3A49"/>
    <w:rsid w:val="006E57C9"/>
    <w:rsid w:val="006F32F8"/>
    <w:rsid w:val="00706DFF"/>
    <w:rsid w:val="007149C6"/>
    <w:rsid w:val="00721D05"/>
    <w:rsid w:val="007229EA"/>
    <w:rsid w:val="007254F4"/>
    <w:rsid w:val="00736B3D"/>
    <w:rsid w:val="007418DC"/>
    <w:rsid w:val="00743CA9"/>
    <w:rsid w:val="00752721"/>
    <w:rsid w:val="00752FB3"/>
    <w:rsid w:val="00756124"/>
    <w:rsid w:val="00764599"/>
    <w:rsid w:val="007650B7"/>
    <w:rsid w:val="00766055"/>
    <w:rsid w:val="00767F25"/>
    <w:rsid w:val="00770FCE"/>
    <w:rsid w:val="00780608"/>
    <w:rsid w:val="00782922"/>
    <w:rsid w:val="00785F51"/>
    <w:rsid w:val="007941EE"/>
    <w:rsid w:val="007A2CBA"/>
    <w:rsid w:val="007A38D7"/>
    <w:rsid w:val="007B1ED7"/>
    <w:rsid w:val="007B7FD0"/>
    <w:rsid w:val="007C1939"/>
    <w:rsid w:val="007D54E4"/>
    <w:rsid w:val="007D5507"/>
    <w:rsid w:val="007E5301"/>
    <w:rsid w:val="007F2D34"/>
    <w:rsid w:val="007F4E63"/>
    <w:rsid w:val="008024D6"/>
    <w:rsid w:val="00820C5A"/>
    <w:rsid w:val="00827302"/>
    <w:rsid w:val="0083618D"/>
    <w:rsid w:val="00837BA7"/>
    <w:rsid w:val="00841987"/>
    <w:rsid w:val="00842264"/>
    <w:rsid w:val="00864E5A"/>
    <w:rsid w:val="00870278"/>
    <w:rsid w:val="008711D8"/>
    <w:rsid w:val="008764E9"/>
    <w:rsid w:val="00884DA5"/>
    <w:rsid w:val="00895DF1"/>
    <w:rsid w:val="008A346D"/>
    <w:rsid w:val="008B3215"/>
    <w:rsid w:val="008D3F62"/>
    <w:rsid w:val="008D4FDB"/>
    <w:rsid w:val="008E2B80"/>
    <w:rsid w:val="008E49C5"/>
    <w:rsid w:val="008F2FBB"/>
    <w:rsid w:val="008F355B"/>
    <w:rsid w:val="008F5016"/>
    <w:rsid w:val="0090158A"/>
    <w:rsid w:val="00904AF6"/>
    <w:rsid w:val="0090517A"/>
    <w:rsid w:val="00907BCE"/>
    <w:rsid w:val="009121A0"/>
    <w:rsid w:val="009250AF"/>
    <w:rsid w:val="00925F4A"/>
    <w:rsid w:val="00931230"/>
    <w:rsid w:val="00931A93"/>
    <w:rsid w:val="00932C4D"/>
    <w:rsid w:val="009353A6"/>
    <w:rsid w:val="00935424"/>
    <w:rsid w:val="00940AD4"/>
    <w:rsid w:val="0095586C"/>
    <w:rsid w:val="00965D07"/>
    <w:rsid w:val="009737CB"/>
    <w:rsid w:val="009D7ADE"/>
    <w:rsid w:val="009D7DDC"/>
    <w:rsid w:val="009E4201"/>
    <w:rsid w:val="00A02C86"/>
    <w:rsid w:val="00A34870"/>
    <w:rsid w:val="00A4141F"/>
    <w:rsid w:val="00A50DA7"/>
    <w:rsid w:val="00A603B7"/>
    <w:rsid w:val="00A6722A"/>
    <w:rsid w:val="00A722A5"/>
    <w:rsid w:val="00A7299B"/>
    <w:rsid w:val="00A734B8"/>
    <w:rsid w:val="00A77053"/>
    <w:rsid w:val="00A82A9F"/>
    <w:rsid w:val="00A97B31"/>
    <w:rsid w:val="00A97C33"/>
    <w:rsid w:val="00AA1AED"/>
    <w:rsid w:val="00AA1EB8"/>
    <w:rsid w:val="00AA31B0"/>
    <w:rsid w:val="00AC53D2"/>
    <w:rsid w:val="00AE3FAB"/>
    <w:rsid w:val="00AE61AB"/>
    <w:rsid w:val="00AF0E29"/>
    <w:rsid w:val="00B038C5"/>
    <w:rsid w:val="00B0510F"/>
    <w:rsid w:val="00B174F3"/>
    <w:rsid w:val="00B318C3"/>
    <w:rsid w:val="00B329A2"/>
    <w:rsid w:val="00B330C8"/>
    <w:rsid w:val="00B3411E"/>
    <w:rsid w:val="00B45BE8"/>
    <w:rsid w:val="00B51643"/>
    <w:rsid w:val="00B53316"/>
    <w:rsid w:val="00B53C97"/>
    <w:rsid w:val="00B60C72"/>
    <w:rsid w:val="00B70057"/>
    <w:rsid w:val="00B7254C"/>
    <w:rsid w:val="00B75039"/>
    <w:rsid w:val="00B80A61"/>
    <w:rsid w:val="00B91E47"/>
    <w:rsid w:val="00BA23F8"/>
    <w:rsid w:val="00BA41F9"/>
    <w:rsid w:val="00BA47CE"/>
    <w:rsid w:val="00BA4937"/>
    <w:rsid w:val="00BB5060"/>
    <w:rsid w:val="00BC749A"/>
    <w:rsid w:val="00BC7582"/>
    <w:rsid w:val="00BD3851"/>
    <w:rsid w:val="00BD5847"/>
    <w:rsid w:val="00BE365A"/>
    <w:rsid w:val="00BF3F95"/>
    <w:rsid w:val="00C00090"/>
    <w:rsid w:val="00C0723C"/>
    <w:rsid w:val="00C10FE9"/>
    <w:rsid w:val="00C13117"/>
    <w:rsid w:val="00C133C7"/>
    <w:rsid w:val="00C14306"/>
    <w:rsid w:val="00C15BDC"/>
    <w:rsid w:val="00C216C2"/>
    <w:rsid w:val="00C21F4A"/>
    <w:rsid w:val="00C324F4"/>
    <w:rsid w:val="00C3438E"/>
    <w:rsid w:val="00C36195"/>
    <w:rsid w:val="00C45BC1"/>
    <w:rsid w:val="00C462B4"/>
    <w:rsid w:val="00C70584"/>
    <w:rsid w:val="00C71830"/>
    <w:rsid w:val="00C7250E"/>
    <w:rsid w:val="00C72EED"/>
    <w:rsid w:val="00C733D7"/>
    <w:rsid w:val="00C838A2"/>
    <w:rsid w:val="00C83F13"/>
    <w:rsid w:val="00C87A27"/>
    <w:rsid w:val="00C9098C"/>
    <w:rsid w:val="00C961B6"/>
    <w:rsid w:val="00CA1233"/>
    <w:rsid w:val="00CA3041"/>
    <w:rsid w:val="00CB09DF"/>
    <w:rsid w:val="00CD3BA0"/>
    <w:rsid w:val="00CD429E"/>
    <w:rsid w:val="00CE33EC"/>
    <w:rsid w:val="00CF0A8A"/>
    <w:rsid w:val="00CF3188"/>
    <w:rsid w:val="00CF3D70"/>
    <w:rsid w:val="00D007C5"/>
    <w:rsid w:val="00D010F6"/>
    <w:rsid w:val="00D03F93"/>
    <w:rsid w:val="00D053B7"/>
    <w:rsid w:val="00D06522"/>
    <w:rsid w:val="00D105AD"/>
    <w:rsid w:val="00D12A98"/>
    <w:rsid w:val="00D17160"/>
    <w:rsid w:val="00D21698"/>
    <w:rsid w:val="00D25D89"/>
    <w:rsid w:val="00D3738F"/>
    <w:rsid w:val="00D41DD8"/>
    <w:rsid w:val="00D521F8"/>
    <w:rsid w:val="00D548E2"/>
    <w:rsid w:val="00D62255"/>
    <w:rsid w:val="00D668ED"/>
    <w:rsid w:val="00D9368E"/>
    <w:rsid w:val="00D94AB0"/>
    <w:rsid w:val="00D978C9"/>
    <w:rsid w:val="00DA0E18"/>
    <w:rsid w:val="00DA483B"/>
    <w:rsid w:val="00DA7744"/>
    <w:rsid w:val="00DB1A2C"/>
    <w:rsid w:val="00DB1A78"/>
    <w:rsid w:val="00DB7A7D"/>
    <w:rsid w:val="00DC7A41"/>
    <w:rsid w:val="00DC7C2F"/>
    <w:rsid w:val="00DD7238"/>
    <w:rsid w:val="00DF60AF"/>
    <w:rsid w:val="00DF69E4"/>
    <w:rsid w:val="00E03BE4"/>
    <w:rsid w:val="00E10DAF"/>
    <w:rsid w:val="00E22BE3"/>
    <w:rsid w:val="00E24187"/>
    <w:rsid w:val="00E41A04"/>
    <w:rsid w:val="00E43341"/>
    <w:rsid w:val="00E456C3"/>
    <w:rsid w:val="00E57D87"/>
    <w:rsid w:val="00E61D2D"/>
    <w:rsid w:val="00E817AA"/>
    <w:rsid w:val="00E856D1"/>
    <w:rsid w:val="00EA760F"/>
    <w:rsid w:val="00EA7B42"/>
    <w:rsid w:val="00EC065C"/>
    <w:rsid w:val="00EC2628"/>
    <w:rsid w:val="00EE3F58"/>
    <w:rsid w:val="00EE4D3B"/>
    <w:rsid w:val="00EF29EC"/>
    <w:rsid w:val="00F06E71"/>
    <w:rsid w:val="00F07436"/>
    <w:rsid w:val="00F07F0A"/>
    <w:rsid w:val="00F10823"/>
    <w:rsid w:val="00F25F57"/>
    <w:rsid w:val="00F35950"/>
    <w:rsid w:val="00F4158A"/>
    <w:rsid w:val="00F45A05"/>
    <w:rsid w:val="00F55AE7"/>
    <w:rsid w:val="00F669E4"/>
    <w:rsid w:val="00F72C0D"/>
    <w:rsid w:val="00F72EC8"/>
    <w:rsid w:val="00F73679"/>
    <w:rsid w:val="00FA022D"/>
    <w:rsid w:val="00FA5F69"/>
    <w:rsid w:val="00FA6FD0"/>
    <w:rsid w:val="00FB232F"/>
    <w:rsid w:val="00FB6C9A"/>
    <w:rsid w:val="00FC5C16"/>
    <w:rsid w:val="00FE6781"/>
    <w:rsid w:val="00FE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5CC219F"/>
  <w15:chartTrackingRefBased/>
  <w15:docId w15:val="{42011D87-E7F1-4A89-94A2-65F3E5134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6CAF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625B18"/>
    <w:pPr>
      <w:keepNext/>
      <w:numPr>
        <w:numId w:val="2"/>
      </w:numPr>
      <w:spacing w:before="360" w:after="240" w:line="240" w:lineRule="auto"/>
      <w:jc w:val="both"/>
      <w:outlineLvl w:val="0"/>
    </w:pPr>
    <w:rPr>
      <w:rFonts w:cs="Arial"/>
      <w:b/>
      <w:bCs/>
      <w:kern w:val="32"/>
      <w:sz w:val="26"/>
      <w:szCs w:val="32"/>
      <w:lang w:val="sl-SI" w:eastAsia="sl-SI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625B18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cs="Arial"/>
      <w:b/>
      <w:bCs/>
      <w:iCs/>
      <w:sz w:val="24"/>
      <w:szCs w:val="28"/>
      <w:lang w:val="sl-SI" w:eastAsia="sl-SI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625B18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cs="Arial"/>
      <w:b/>
      <w:bCs/>
      <w:sz w:val="22"/>
      <w:szCs w:val="26"/>
      <w:lang w:val="sl-SI" w:eastAsia="sl-SI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25B18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b/>
      <w:bCs/>
      <w:i/>
      <w:sz w:val="22"/>
      <w:szCs w:val="28"/>
      <w:lang w:val="sl-SI" w:eastAsia="sl-SI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25B18"/>
    <w:pPr>
      <w:numPr>
        <w:ilvl w:val="4"/>
        <w:numId w:val="2"/>
      </w:numPr>
      <w:spacing w:before="240" w:after="60" w:line="240" w:lineRule="auto"/>
      <w:jc w:val="both"/>
      <w:outlineLvl w:val="4"/>
    </w:pPr>
    <w:rPr>
      <w:bCs/>
      <w:i/>
      <w:iCs/>
      <w:sz w:val="22"/>
      <w:szCs w:val="26"/>
      <w:lang w:val="sl-SI" w:eastAsia="sl-SI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25B18"/>
    <w:pPr>
      <w:numPr>
        <w:ilvl w:val="5"/>
        <w:numId w:val="2"/>
      </w:numPr>
      <w:spacing w:before="240" w:after="60" w:line="240" w:lineRule="auto"/>
      <w:jc w:val="both"/>
      <w:outlineLvl w:val="5"/>
    </w:pPr>
    <w:rPr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25B18"/>
    <w:pPr>
      <w:numPr>
        <w:ilvl w:val="6"/>
        <w:numId w:val="2"/>
      </w:numPr>
      <w:spacing w:before="240" w:after="60" w:line="240" w:lineRule="auto"/>
      <w:jc w:val="both"/>
      <w:outlineLvl w:val="6"/>
    </w:pPr>
    <w:rPr>
      <w:sz w:val="22"/>
      <w:lang w:val="sl-SI"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25B18"/>
    <w:pPr>
      <w:numPr>
        <w:ilvl w:val="7"/>
        <w:numId w:val="2"/>
      </w:numPr>
      <w:spacing w:before="240" w:after="60" w:line="240" w:lineRule="auto"/>
      <w:jc w:val="both"/>
      <w:outlineLvl w:val="7"/>
    </w:pPr>
    <w:rPr>
      <w:i/>
      <w:iCs/>
      <w:sz w:val="22"/>
      <w:lang w:val="sl-SI" w:eastAsia="sl-SI"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25B18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005D69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005D69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005D69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05D69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link w:val="NogaZnak"/>
    <w:uiPriority w:val="99"/>
    <w:rsid w:val="007B1ED7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004D00"/>
    <w:pPr>
      <w:spacing w:after="240" w:line="240" w:lineRule="auto"/>
      <w:jc w:val="center"/>
    </w:pPr>
    <w:rPr>
      <w:rFonts w:ascii="Times New Roman" w:hAnsi="Times New Roman"/>
      <w:b/>
      <w:bCs/>
      <w:sz w:val="28"/>
      <w:szCs w:val="20"/>
      <w:lang w:val="fr-FR" w:eastAsia="en-GB"/>
    </w:rPr>
  </w:style>
  <w:style w:type="paragraph" w:styleId="Besedilooblaka">
    <w:name w:val="Balloon Text"/>
    <w:basedOn w:val="Navaden"/>
    <w:link w:val="BesedilooblakaZnak"/>
    <w:rsid w:val="00FC5C16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FC5C16"/>
    <w:rPr>
      <w:i/>
      <w:sz w:val="16"/>
      <w:szCs w:val="16"/>
      <w:lang w:val="en-US" w:eastAsia="en-US" w:bidi="ar-SA"/>
    </w:rPr>
  </w:style>
  <w:style w:type="paragraph" w:styleId="Pripombabesedilo">
    <w:name w:val="annotation text"/>
    <w:basedOn w:val="Navaden"/>
    <w:link w:val="PripombabesediloZnak"/>
    <w:rsid w:val="00FC5C16"/>
    <w:rPr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rsid w:val="00FC5C16"/>
    <w:rPr>
      <w:b/>
      <w:bCs/>
    </w:rPr>
  </w:style>
  <w:style w:type="paragraph" w:styleId="Telobesedila2">
    <w:name w:val="Body Text 2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" w:hAnsi="Times"/>
      <w:b/>
      <w:sz w:val="56"/>
      <w:szCs w:val="20"/>
      <w:lang w:val="sl-SI" w:eastAsia="sl-SI"/>
    </w:rPr>
  </w:style>
  <w:style w:type="paragraph" w:styleId="Telobesedila">
    <w:name w:val="Body Text"/>
    <w:basedOn w:val="Navaden"/>
    <w:rsid w:val="00625B1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styleId="Hiperpovezava">
    <w:name w:val="Hyperlink"/>
    <w:rsid w:val="00625B18"/>
    <w:rPr>
      <w:color w:val="0000FF"/>
      <w:u w:val="single"/>
    </w:rPr>
  </w:style>
  <w:style w:type="paragraph" w:customStyle="1" w:styleId="CVITEXT">
    <w:name w:val="CVI TEXT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Slog1">
    <w:name w:val="Slog1"/>
    <w:basedOn w:val="Navaden"/>
    <w:rsid w:val="00625B18"/>
    <w:pPr>
      <w:numPr>
        <w:numId w:val="1"/>
      </w:numPr>
      <w:spacing w:before="240" w:after="60" w:line="240" w:lineRule="auto"/>
      <w:jc w:val="both"/>
    </w:pPr>
    <w:rPr>
      <w:sz w:val="22"/>
      <w:lang w:val="sl-SI" w:eastAsia="sl-SI"/>
    </w:rPr>
  </w:style>
  <w:style w:type="paragraph" w:customStyle="1" w:styleId="SlogLevo125cm">
    <w:name w:val="Slog Levo:  125 cm"/>
    <w:basedOn w:val="Navaden"/>
    <w:autoRedefine/>
    <w:rsid w:val="00362469"/>
    <w:pPr>
      <w:keepNext/>
      <w:spacing w:line="240" w:lineRule="auto"/>
      <w:ind w:left="510"/>
      <w:jc w:val="both"/>
    </w:pPr>
    <w:rPr>
      <w:rFonts w:cs="Arial"/>
      <w:szCs w:val="20"/>
      <w:lang w:val="sl-SI" w:eastAsia="sl-SI"/>
    </w:rPr>
  </w:style>
  <w:style w:type="paragraph" w:customStyle="1" w:styleId="BodyText31">
    <w:name w:val="Body Text 31"/>
    <w:basedOn w:val="Navaden"/>
    <w:rsid w:val="00625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1">
    <w:name w:val="toc 1"/>
    <w:basedOn w:val="Navaden"/>
    <w:next w:val="Navaden"/>
    <w:autoRedefine/>
    <w:rsid w:val="00625B18"/>
    <w:pPr>
      <w:spacing w:after="120" w:line="240" w:lineRule="auto"/>
      <w:jc w:val="both"/>
    </w:pPr>
    <w:rPr>
      <w:sz w:val="22"/>
      <w:lang w:val="sl-SI" w:eastAsia="sl-SI"/>
    </w:rPr>
  </w:style>
  <w:style w:type="paragraph" w:styleId="Kazalovsebine2">
    <w:name w:val="toc 2"/>
    <w:basedOn w:val="Navaden"/>
    <w:next w:val="Navaden"/>
    <w:autoRedefine/>
    <w:rsid w:val="00625B18"/>
    <w:pPr>
      <w:spacing w:after="120" w:line="240" w:lineRule="auto"/>
      <w:ind w:left="220"/>
      <w:jc w:val="both"/>
    </w:pPr>
    <w:rPr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rsid w:val="00625B18"/>
    <w:pPr>
      <w:spacing w:after="120" w:line="240" w:lineRule="auto"/>
      <w:ind w:left="440"/>
      <w:jc w:val="both"/>
    </w:pPr>
    <w:rPr>
      <w:sz w:val="22"/>
      <w:lang w:val="sl-SI" w:eastAsia="sl-SI"/>
    </w:rPr>
  </w:style>
  <w:style w:type="paragraph" w:styleId="Kazalovsebine4">
    <w:name w:val="toc 4"/>
    <w:basedOn w:val="Navaden"/>
    <w:next w:val="Navaden"/>
    <w:autoRedefine/>
    <w:rsid w:val="00625B18"/>
    <w:pPr>
      <w:spacing w:after="120" w:line="240" w:lineRule="auto"/>
      <w:ind w:left="660"/>
      <w:jc w:val="both"/>
    </w:pPr>
    <w:rPr>
      <w:sz w:val="22"/>
      <w:lang w:val="sl-SI" w:eastAsia="sl-SI"/>
    </w:rPr>
  </w:style>
  <w:style w:type="paragraph" w:customStyle="1" w:styleId="BodyText21">
    <w:name w:val="Body Text 21"/>
    <w:basedOn w:val="Navaden"/>
    <w:rsid w:val="00625B1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val="sl-SI"/>
    </w:rPr>
  </w:style>
  <w:style w:type="paragraph" w:styleId="HTML-oblikovano">
    <w:name w:val="HTML Preformatted"/>
    <w:basedOn w:val="Navaden"/>
    <w:rsid w:val="00625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table" w:styleId="Tabelamrea">
    <w:name w:val="Table Grid"/>
    <w:basedOn w:val="Navadnatabela"/>
    <w:uiPriority w:val="39"/>
    <w:rsid w:val="00625B1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ESEDILO">
    <w:name w:val="BESEDILO"/>
    <w:rsid w:val="00625B1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rezrazmikov1">
    <w:name w:val="Brez razmikov1"/>
    <w:qFormat/>
    <w:rsid w:val="00625B18"/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rsid w:val="00625B18"/>
    <w:pPr>
      <w:spacing w:after="280" w:line="240" w:lineRule="auto"/>
    </w:pPr>
    <w:rPr>
      <w:rFonts w:ascii="Times New Roman" w:hAnsi="Times New Roman"/>
      <w:color w:val="333333"/>
      <w:sz w:val="24"/>
      <w:lang w:val="sl-SI" w:eastAsia="sl-SI"/>
    </w:rPr>
  </w:style>
  <w:style w:type="character" w:styleId="HTML-citat">
    <w:name w:val="HTML Cite"/>
    <w:rsid w:val="00625B18"/>
    <w:rPr>
      <w:i/>
      <w:iCs/>
    </w:rPr>
  </w:style>
  <w:style w:type="character" w:styleId="Krepko">
    <w:name w:val="Strong"/>
    <w:qFormat/>
    <w:rsid w:val="00625B18"/>
    <w:rPr>
      <w:b/>
      <w:bCs/>
    </w:rPr>
  </w:style>
  <w:style w:type="character" w:styleId="tevilkastrani">
    <w:name w:val="page number"/>
    <w:basedOn w:val="Privzetapisavaodstavka"/>
    <w:rsid w:val="008D4FDB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91EAC"/>
    <w:pPr>
      <w:numPr>
        <w:numId w:val="3"/>
      </w:numPr>
      <w:spacing w:after="160" w:line="240" w:lineRule="exact"/>
    </w:pPr>
    <w:rPr>
      <w:rFonts w:ascii="Times New Roman" w:hAnsi="Times New Roman"/>
      <w:i/>
      <w:sz w:val="24"/>
    </w:rPr>
  </w:style>
  <w:style w:type="paragraph" w:customStyle="1" w:styleId="ZnakZnak1">
    <w:name w:val="Znak Znak1"/>
    <w:basedOn w:val="Navaden"/>
    <w:rsid w:val="005D6A72"/>
    <w:pPr>
      <w:spacing w:after="160" w:line="240" w:lineRule="exact"/>
    </w:pPr>
    <w:rPr>
      <w:rFonts w:ascii="Tahoma" w:hAnsi="Tahoma"/>
      <w:szCs w:val="20"/>
    </w:rPr>
  </w:style>
  <w:style w:type="paragraph" w:customStyle="1" w:styleId="Odstavekseznama1">
    <w:name w:val="Odstavek seznama1"/>
    <w:basedOn w:val="Navaden"/>
    <w:uiPriority w:val="34"/>
    <w:qFormat/>
    <w:rsid w:val="005D6A72"/>
    <w:pPr>
      <w:spacing w:line="240" w:lineRule="auto"/>
      <w:ind w:left="708"/>
    </w:pPr>
    <w:rPr>
      <w:rFonts w:ascii="Times New Roman" w:hAnsi="Times New Roman"/>
      <w:sz w:val="24"/>
      <w:lang w:val="sl-SI" w:eastAsia="sl-SI"/>
    </w:rPr>
  </w:style>
  <w:style w:type="paragraph" w:customStyle="1" w:styleId="CharChar1Char0">
    <w:name w:val="Char Char1 Char"/>
    <w:basedOn w:val="Navaden"/>
    <w:rsid w:val="005D6A72"/>
    <w:pPr>
      <w:spacing w:after="160" w:line="240" w:lineRule="exact"/>
    </w:pPr>
    <w:rPr>
      <w:rFonts w:ascii="Tahoma" w:hAnsi="Tahoma"/>
      <w:szCs w:val="20"/>
    </w:rPr>
  </w:style>
  <w:style w:type="character" w:customStyle="1" w:styleId="BesedilooblakaZnak">
    <w:name w:val="Besedilo oblačka Znak"/>
    <w:link w:val="Besedilooblaka"/>
    <w:rsid w:val="005D6A72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aliases w:val="H1 Znak,H11 Znak,H12 Znak,H13 Znak"/>
    <w:link w:val="Naslov1"/>
    <w:uiPriority w:val="9"/>
    <w:rsid w:val="005D6A72"/>
    <w:rPr>
      <w:rFonts w:ascii="Arial" w:hAnsi="Arial" w:cs="Arial"/>
      <w:b/>
      <w:bCs/>
      <w:kern w:val="32"/>
      <w:sz w:val="26"/>
      <w:szCs w:val="32"/>
    </w:rPr>
  </w:style>
  <w:style w:type="character" w:customStyle="1" w:styleId="Naslov2Znak">
    <w:name w:val="Naslov 2 Znak"/>
    <w:aliases w:val="H2 Znak,H21 Znak,H22 Znak"/>
    <w:link w:val="Naslov2"/>
    <w:uiPriority w:val="9"/>
    <w:rsid w:val="005D6A72"/>
    <w:rPr>
      <w:rFonts w:ascii="Arial" w:hAnsi="Arial" w:cs="Arial"/>
      <w:b/>
      <w:bCs/>
      <w:iCs/>
      <w:sz w:val="24"/>
      <w:szCs w:val="28"/>
    </w:rPr>
  </w:style>
  <w:style w:type="character" w:customStyle="1" w:styleId="Naslov3Znak">
    <w:name w:val="Naslov 3 Znak"/>
    <w:aliases w:val="H3 Znak,H31 Znak,H32 Znak,H33 Znak"/>
    <w:link w:val="Naslov3"/>
    <w:uiPriority w:val="9"/>
    <w:rsid w:val="005D6A72"/>
    <w:rPr>
      <w:rFonts w:ascii="Arial" w:hAnsi="Arial" w:cs="Arial"/>
      <w:b/>
      <w:bCs/>
      <w:sz w:val="22"/>
      <w:szCs w:val="26"/>
    </w:rPr>
  </w:style>
  <w:style w:type="character" w:customStyle="1" w:styleId="Naslov4Znak">
    <w:name w:val="Naslov 4 Znak"/>
    <w:aliases w:val="H4 Znak,H41 Znak,H42 Znak"/>
    <w:link w:val="Naslov4"/>
    <w:uiPriority w:val="9"/>
    <w:rsid w:val="005D6A72"/>
    <w:rPr>
      <w:rFonts w:ascii="Arial" w:hAnsi="Arial"/>
      <w:b/>
      <w:bCs/>
      <w:i/>
      <w:sz w:val="22"/>
      <w:szCs w:val="28"/>
    </w:rPr>
  </w:style>
  <w:style w:type="character" w:customStyle="1" w:styleId="Naslov5Znak">
    <w:name w:val="Naslov 5 Znak"/>
    <w:aliases w:val="H5 Znak,H51 Znak,H52 Znak"/>
    <w:link w:val="Naslov5"/>
    <w:uiPriority w:val="9"/>
    <w:rsid w:val="005D6A7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aliases w:val="H6 Znak,H61 Znak,H62 Znak"/>
    <w:link w:val="Naslov6"/>
    <w:uiPriority w:val="9"/>
    <w:rsid w:val="005D6A7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link w:val="Naslov7"/>
    <w:uiPriority w:val="9"/>
    <w:rsid w:val="005D6A72"/>
    <w:rPr>
      <w:rFonts w:ascii="Arial" w:hAnsi="Arial"/>
      <w:sz w:val="22"/>
      <w:szCs w:val="24"/>
    </w:rPr>
  </w:style>
  <w:style w:type="character" w:customStyle="1" w:styleId="Naslov8Znak">
    <w:name w:val="Naslov 8 Znak"/>
    <w:link w:val="Naslov8"/>
    <w:uiPriority w:val="9"/>
    <w:rsid w:val="005D6A7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aliases w:val="H9 Znak"/>
    <w:link w:val="Naslov9"/>
    <w:uiPriority w:val="9"/>
    <w:rsid w:val="005D6A72"/>
    <w:rPr>
      <w:rFonts w:ascii="Arial" w:hAnsi="Arial" w:cs="Arial"/>
      <w:sz w:val="22"/>
      <w:szCs w:val="22"/>
    </w:rPr>
  </w:style>
  <w:style w:type="numbering" w:customStyle="1" w:styleId="Headings">
    <w:name w:val="Headings"/>
    <w:uiPriority w:val="99"/>
    <w:rsid w:val="005D6A72"/>
    <w:pPr>
      <w:numPr>
        <w:numId w:val="4"/>
      </w:numPr>
    </w:pPr>
  </w:style>
  <w:style w:type="character" w:customStyle="1" w:styleId="NogaZnak">
    <w:name w:val="Noga Znak"/>
    <w:link w:val="Noga"/>
    <w:uiPriority w:val="99"/>
    <w:rsid w:val="005D6A72"/>
    <w:rPr>
      <w:rFonts w:ascii="Arial" w:hAnsi="Arial"/>
      <w:szCs w:val="24"/>
      <w:lang w:val="en-US" w:eastAsia="en-US"/>
    </w:rPr>
  </w:style>
  <w:style w:type="character" w:customStyle="1" w:styleId="PripombabesediloZnak">
    <w:name w:val="Pripomba – besedilo Znak"/>
    <w:link w:val="Pripombabesedilo"/>
    <w:rsid w:val="005D6A72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5D6A72"/>
    <w:rPr>
      <w:rFonts w:ascii="Arial" w:hAnsi="Arial"/>
      <w:b/>
      <w:bCs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5D6A7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B329A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PREDLOGE%20-%20NOVE\DIES-mpju\DIES_dopis_es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4E234B-DBC4-4356-87CC-146104777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DIES_dopis_ess</Template>
  <TotalTime>75</TotalTime>
  <Pages>4</Pages>
  <Words>722</Words>
  <Characters>5771</Characters>
  <Application>Microsoft Office Word</Application>
  <DocSecurity>0</DocSecurity>
  <Lines>48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Administrator</dc:creator>
  <cp:keywords/>
  <dc:description/>
  <cp:lastModifiedBy>Anja Oblak</cp:lastModifiedBy>
  <cp:revision>30</cp:revision>
  <cp:lastPrinted>2019-01-25T09:25:00Z</cp:lastPrinted>
  <dcterms:created xsi:type="dcterms:W3CDTF">2021-03-02T11:25:00Z</dcterms:created>
  <dcterms:modified xsi:type="dcterms:W3CDTF">2021-03-08T10:12:00Z</dcterms:modified>
</cp:coreProperties>
</file>